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E79" w:rsidRDefault="00045E79" w:rsidP="00045E79">
      <w:pPr>
        <w:rPr>
          <w:bCs/>
        </w:rPr>
      </w:pPr>
      <w:bookmarkStart w:id="0" w:name="_GoBack"/>
      <w:bookmarkEnd w:id="0"/>
      <w:r>
        <w:rPr>
          <w:bCs/>
        </w:rPr>
        <w:t xml:space="preserve">Stečajna upraviteljica Mirjana </w:t>
      </w:r>
      <w:proofErr w:type="spellStart"/>
      <w:r>
        <w:rPr>
          <w:bCs/>
        </w:rPr>
        <w:t>Zuzija</w:t>
      </w:r>
      <w:proofErr w:type="spellEnd"/>
    </w:p>
    <w:p w:rsidR="00045E79" w:rsidRDefault="00045E79" w:rsidP="00045E79">
      <w:pPr>
        <w:rPr>
          <w:bCs/>
        </w:rPr>
      </w:pPr>
      <w:r w:rsidRPr="005247C1">
        <w:rPr>
          <w:bCs/>
        </w:rPr>
        <w:t>Velika Gorica, Sla</w:t>
      </w:r>
      <w:r>
        <w:rPr>
          <w:bCs/>
        </w:rPr>
        <w:t>vka Kolara 25, OIB: 26497768352</w:t>
      </w:r>
    </w:p>
    <w:p w:rsidR="00045E79" w:rsidRDefault="00045E79" w:rsidP="00045E79">
      <w:pPr>
        <w:rPr>
          <w:bCs/>
        </w:rPr>
      </w:pPr>
    </w:p>
    <w:p w:rsidR="00045E79" w:rsidRDefault="00045E79" w:rsidP="00045E79">
      <w:pPr>
        <w:rPr>
          <w:bCs/>
        </w:rPr>
      </w:pPr>
      <w:r w:rsidRPr="005247C1">
        <w:rPr>
          <w:bCs/>
        </w:rPr>
        <w:t xml:space="preserve">DS CENTAR PROJEKT d.o.o. </w:t>
      </w:r>
    </w:p>
    <w:p w:rsidR="00045E79" w:rsidRDefault="00045E79" w:rsidP="00045E79">
      <w:pPr>
        <w:rPr>
          <w:bCs/>
        </w:rPr>
      </w:pPr>
      <w:r w:rsidRPr="005247C1">
        <w:rPr>
          <w:bCs/>
        </w:rPr>
        <w:t>Sesvete, Varaždinska 48a, M</w:t>
      </w:r>
      <w:r>
        <w:rPr>
          <w:bCs/>
        </w:rPr>
        <w:t>BS: 080620386, OIB: 14943921712</w:t>
      </w:r>
    </w:p>
    <w:p w:rsidR="00045E79" w:rsidRDefault="00045E79" w:rsidP="00045E79">
      <w:pPr>
        <w:pBdr>
          <w:bottom w:val="single" w:sz="4" w:space="1" w:color="auto"/>
        </w:pBdr>
        <w:rPr>
          <w:bCs/>
        </w:rPr>
      </w:pPr>
    </w:p>
    <w:p w:rsidR="00045E79" w:rsidRPr="007C50E6" w:rsidRDefault="00045E79" w:rsidP="00045E79">
      <w:pPr>
        <w:rPr>
          <w:bCs/>
        </w:rPr>
      </w:pPr>
    </w:p>
    <w:p w:rsidR="00045E79" w:rsidRPr="007C50E6" w:rsidRDefault="00045E79" w:rsidP="00045E79">
      <w:pPr>
        <w:rPr>
          <w:bCs/>
        </w:rPr>
      </w:pPr>
    </w:p>
    <w:p w:rsidR="00045E79" w:rsidRPr="007C50E6" w:rsidRDefault="00045E79" w:rsidP="00045E79">
      <w:pPr>
        <w:pStyle w:val="Naslov1"/>
        <w:jc w:val="right"/>
        <w:rPr>
          <w:rFonts w:ascii="Times New Roman" w:hAnsi="Times New Roman" w:cs="Times New Roman"/>
          <w:b w:val="0"/>
        </w:rPr>
      </w:pPr>
      <w:r w:rsidRPr="007C50E6">
        <w:rPr>
          <w:rFonts w:ascii="Times New Roman" w:hAnsi="Times New Roman" w:cs="Times New Roman"/>
          <w:b w:val="0"/>
        </w:rPr>
        <w:t xml:space="preserve">   REPUBLIKA HRVATSKA </w:t>
      </w:r>
    </w:p>
    <w:p w:rsidR="00045E79" w:rsidRDefault="00045E79" w:rsidP="00045E79">
      <w:pPr>
        <w:jc w:val="right"/>
        <w:rPr>
          <w:bCs/>
        </w:rPr>
      </w:pPr>
      <w:r w:rsidRPr="007C50E6">
        <w:rPr>
          <w:bCs/>
        </w:rPr>
        <w:t>TRGOVAČKI SUD U ZAGREBU</w:t>
      </w:r>
    </w:p>
    <w:p w:rsidR="00045E79" w:rsidRDefault="00045E79" w:rsidP="00045E79">
      <w:pPr>
        <w:jc w:val="right"/>
        <w:rPr>
          <w:bCs/>
        </w:rPr>
      </w:pPr>
      <w:r w:rsidRPr="005247C1">
        <w:rPr>
          <w:bCs/>
        </w:rPr>
        <w:t xml:space="preserve">Zagreb, </w:t>
      </w:r>
      <w:proofErr w:type="spellStart"/>
      <w:r w:rsidRPr="005247C1">
        <w:rPr>
          <w:bCs/>
        </w:rPr>
        <w:t>Amruševa</w:t>
      </w:r>
      <w:proofErr w:type="spellEnd"/>
      <w:r w:rsidRPr="005247C1">
        <w:rPr>
          <w:bCs/>
        </w:rPr>
        <w:t xml:space="preserve"> 2/II</w:t>
      </w:r>
    </w:p>
    <w:p w:rsidR="00045E79" w:rsidRPr="007C50E6" w:rsidRDefault="00045E79" w:rsidP="00045E79">
      <w:pPr>
        <w:jc w:val="right"/>
        <w:rPr>
          <w:bCs/>
        </w:rPr>
      </w:pPr>
    </w:p>
    <w:p w:rsidR="00045E79" w:rsidRDefault="00045E79" w:rsidP="00045E79">
      <w:pPr>
        <w:pBdr>
          <w:bottom w:val="single" w:sz="4" w:space="1" w:color="auto"/>
        </w:pBdr>
        <w:jc w:val="right"/>
        <w:rPr>
          <w:bCs/>
        </w:rPr>
      </w:pPr>
      <w:r w:rsidRPr="007C50E6">
        <w:rPr>
          <w:bCs/>
        </w:rPr>
        <w:tab/>
      </w:r>
      <w:r w:rsidRPr="007C50E6">
        <w:rPr>
          <w:bCs/>
        </w:rPr>
        <w:tab/>
      </w:r>
      <w:r w:rsidRPr="007C50E6">
        <w:rPr>
          <w:bCs/>
        </w:rPr>
        <w:tab/>
      </w:r>
      <w:r w:rsidRPr="007C50E6">
        <w:rPr>
          <w:bCs/>
        </w:rPr>
        <w:tab/>
      </w:r>
      <w:r w:rsidRPr="007C50E6">
        <w:rPr>
          <w:bCs/>
        </w:rPr>
        <w:tab/>
      </w:r>
      <w:r w:rsidRPr="007C50E6">
        <w:rPr>
          <w:bCs/>
        </w:rPr>
        <w:tab/>
        <w:t>31-ST-</w:t>
      </w:r>
      <w:r>
        <w:rPr>
          <w:bCs/>
        </w:rPr>
        <w:t>641/15-10</w:t>
      </w:r>
    </w:p>
    <w:p w:rsidR="00045E79" w:rsidRDefault="00045E79" w:rsidP="00045E79">
      <w:pPr>
        <w:pBdr>
          <w:bottom w:val="single" w:sz="4" w:space="1" w:color="auto"/>
        </w:pBdr>
        <w:jc w:val="right"/>
        <w:rPr>
          <w:bCs/>
        </w:rPr>
      </w:pPr>
    </w:p>
    <w:p w:rsidR="008E70E5" w:rsidRPr="007C50E6" w:rsidRDefault="008E70E5">
      <w:pPr>
        <w:rPr>
          <w:bCs/>
        </w:rPr>
      </w:pPr>
    </w:p>
    <w:p w:rsidR="00DD7199" w:rsidRDefault="00DD7199">
      <w:pPr>
        <w:rPr>
          <w:noProof/>
        </w:rPr>
      </w:pPr>
    </w:p>
    <w:p w:rsidR="008C00DB" w:rsidRPr="00655B39" w:rsidRDefault="008C00DB" w:rsidP="008C00DB">
      <w:pPr>
        <w:jc w:val="center"/>
        <w:rPr>
          <w:b/>
          <w:sz w:val="28"/>
        </w:rPr>
      </w:pPr>
      <w:r w:rsidRPr="00655B39">
        <w:rPr>
          <w:b/>
          <w:sz w:val="28"/>
        </w:rPr>
        <w:t>Obrazac 20.</w:t>
      </w:r>
    </w:p>
    <w:p w:rsidR="008C00DB" w:rsidRPr="00655B39" w:rsidRDefault="008C00DB" w:rsidP="008C00DB">
      <w:pPr>
        <w:jc w:val="center"/>
        <w:rPr>
          <w:b/>
        </w:rPr>
      </w:pPr>
      <w:r w:rsidRPr="00655B39">
        <w:rPr>
          <w:b/>
        </w:rPr>
        <w:t xml:space="preserve">IZVJEŠĆE </w:t>
      </w:r>
      <w:r w:rsidRPr="00B40BEB">
        <w:rPr>
          <w:b/>
        </w:rPr>
        <w:t>STEČAJNOG</w:t>
      </w:r>
      <w:r>
        <w:rPr>
          <w:b/>
        </w:rPr>
        <w:t>A</w:t>
      </w:r>
      <w:r w:rsidRPr="00655B39">
        <w:rPr>
          <w:b/>
        </w:rPr>
        <w:t xml:space="preserve"> UPRAVITELJA O TIJEKU </w:t>
      </w:r>
      <w:r w:rsidRPr="00B40BEB">
        <w:rPr>
          <w:b/>
        </w:rPr>
        <w:t>STEČAJNOG</w:t>
      </w:r>
      <w:r>
        <w:rPr>
          <w:b/>
        </w:rPr>
        <w:t>A</w:t>
      </w:r>
      <w:r w:rsidRPr="00655B39">
        <w:rPr>
          <w:b/>
        </w:rPr>
        <w:t xml:space="preserve"> P</w:t>
      </w:r>
      <w:r>
        <w:rPr>
          <w:b/>
        </w:rPr>
        <w:t>OSTUPKA I STANJU STEČAJNE MASE</w:t>
      </w:r>
    </w:p>
    <w:p w:rsidR="008C00DB" w:rsidRPr="003726DD" w:rsidRDefault="008C00DB" w:rsidP="008C00DB">
      <w:pPr>
        <w:jc w:val="center"/>
      </w:pPr>
    </w:p>
    <w:p w:rsidR="008C00DB" w:rsidRDefault="008C00DB" w:rsidP="008C00DB">
      <w:pPr>
        <w:jc w:val="both"/>
      </w:pPr>
      <w:r w:rsidRPr="00B40BEB">
        <w:rPr>
          <w:lang w:val="pl-PL"/>
        </w:rPr>
        <w:t>Nadle</w:t>
      </w:r>
      <w:r w:rsidRPr="00655B39">
        <w:t>ž</w:t>
      </w:r>
      <w:r w:rsidRPr="00B40BEB">
        <w:rPr>
          <w:lang w:val="pl-PL"/>
        </w:rPr>
        <w:t>ni</w:t>
      </w:r>
      <w:r w:rsidRPr="00655B39">
        <w:t xml:space="preserve"> </w:t>
      </w:r>
      <w:r w:rsidRPr="00B40BEB">
        <w:rPr>
          <w:lang w:val="pl-PL"/>
        </w:rPr>
        <w:t>trgova</w:t>
      </w:r>
      <w:r w:rsidRPr="00655B39">
        <w:t>č</w:t>
      </w:r>
      <w:r w:rsidRPr="00B40BEB">
        <w:rPr>
          <w:lang w:val="pl-PL"/>
        </w:rPr>
        <w:t>ki</w:t>
      </w:r>
      <w:r w:rsidRPr="00655B39">
        <w:t xml:space="preserve"> </w:t>
      </w:r>
      <w:r w:rsidRPr="00B40BEB">
        <w:rPr>
          <w:lang w:val="pl-PL"/>
        </w:rPr>
        <w:t>sud</w:t>
      </w:r>
      <w:r>
        <w:t>: REPUBLIKA HRVATSKA , TRGOVAČKI SUD U ZAGREBU</w:t>
      </w:r>
    </w:p>
    <w:p w:rsidR="008C00DB" w:rsidRPr="00655B39" w:rsidRDefault="008C00DB" w:rsidP="008C00DB">
      <w:pPr>
        <w:jc w:val="both"/>
      </w:pPr>
      <w:r>
        <w:t xml:space="preserve">Zagreb, </w:t>
      </w:r>
      <w:proofErr w:type="spellStart"/>
      <w:r>
        <w:t>Amruševa</w:t>
      </w:r>
      <w:proofErr w:type="spellEnd"/>
      <w:r>
        <w:t xml:space="preserve"> 2/II</w:t>
      </w:r>
    </w:p>
    <w:p w:rsidR="008C00DB" w:rsidRPr="00B40BEB" w:rsidRDefault="008C00DB" w:rsidP="008C00DB">
      <w:pPr>
        <w:jc w:val="both"/>
        <w:rPr>
          <w:lang w:val="pl-PL"/>
        </w:rPr>
      </w:pPr>
      <w:r w:rsidRPr="00B40BEB">
        <w:rPr>
          <w:lang w:val="pl-PL"/>
        </w:rPr>
        <w:t>Poslovni broj spisa</w:t>
      </w:r>
      <w:r>
        <w:rPr>
          <w:lang w:val="pl-PL"/>
        </w:rPr>
        <w:t xml:space="preserve"> :</w:t>
      </w:r>
      <w:r w:rsidRPr="008C00DB">
        <w:t xml:space="preserve"> </w:t>
      </w:r>
      <w:r w:rsidRPr="008C00DB">
        <w:rPr>
          <w:lang w:val="pl-PL"/>
        </w:rPr>
        <w:t>31-ST-641/15-10</w:t>
      </w:r>
    </w:p>
    <w:p w:rsidR="008C00DB" w:rsidRDefault="008C00DB" w:rsidP="002319E2">
      <w:pPr>
        <w:rPr>
          <w:lang w:val="pl-PL"/>
        </w:rPr>
      </w:pPr>
      <w:r w:rsidRPr="00B40BEB">
        <w:rPr>
          <w:lang w:val="pl-PL"/>
        </w:rPr>
        <w:t>Dužnik (ime i prezime</w:t>
      </w:r>
      <w:r>
        <w:rPr>
          <w:lang w:val="pl-PL"/>
        </w:rPr>
        <w:t xml:space="preserve"> </w:t>
      </w:r>
      <w:r w:rsidRPr="00B40BEB">
        <w:rPr>
          <w:lang w:val="pl-PL"/>
        </w:rPr>
        <w:t>/</w:t>
      </w:r>
      <w:r>
        <w:rPr>
          <w:lang w:val="pl-PL"/>
        </w:rPr>
        <w:t xml:space="preserve"> </w:t>
      </w:r>
      <w:r w:rsidRPr="00B40BEB">
        <w:rPr>
          <w:lang w:val="pl-PL"/>
        </w:rPr>
        <w:t>tvrtka</w:t>
      </w:r>
      <w:r w:rsidRPr="002903A7">
        <w:rPr>
          <w:lang w:val="pl-PL"/>
        </w:rPr>
        <w:t xml:space="preserve"> </w:t>
      </w:r>
      <w:r>
        <w:rPr>
          <w:lang w:val="pl-PL"/>
        </w:rPr>
        <w:t xml:space="preserve">ili </w:t>
      </w:r>
      <w:r w:rsidRPr="00B40BEB">
        <w:rPr>
          <w:lang w:val="pl-PL"/>
        </w:rPr>
        <w:t>naziv, OIB, adresa</w:t>
      </w:r>
      <w:r>
        <w:rPr>
          <w:lang w:val="pl-PL"/>
        </w:rPr>
        <w:t xml:space="preserve"> </w:t>
      </w:r>
      <w:r w:rsidRPr="00B40BEB">
        <w:rPr>
          <w:lang w:val="pl-PL"/>
        </w:rPr>
        <w:t>/</w:t>
      </w:r>
      <w:r>
        <w:rPr>
          <w:lang w:val="pl-PL"/>
        </w:rPr>
        <w:t xml:space="preserve"> </w:t>
      </w:r>
      <w:r w:rsidRPr="00B40BEB">
        <w:rPr>
          <w:lang w:val="pl-PL"/>
        </w:rPr>
        <w:t>sjedište</w:t>
      </w:r>
      <w:r w:rsidR="002319E2">
        <w:rPr>
          <w:lang w:val="pl-PL"/>
        </w:rPr>
        <w:t xml:space="preserve">) : </w:t>
      </w:r>
      <w:r w:rsidR="002319E2" w:rsidRPr="002319E2">
        <w:rPr>
          <w:lang w:val="pl-PL"/>
        </w:rPr>
        <w:t xml:space="preserve">DS CENTAR PROJEKT d.o.o. </w:t>
      </w:r>
      <w:r w:rsidR="002319E2">
        <w:rPr>
          <w:lang w:val="pl-PL"/>
        </w:rPr>
        <w:t xml:space="preserve">, </w:t>
      </w:r>
      <w:r w:rsidR="002319E2" w:rsidRPr="002319E2">
        <w:rPr>
          <w:lang w:val="pl-PL"/>
        </w:rPr>
        <w:t>Sesvete, Varaždinska 48a, MBS: 080620386, OIB: 14943921712</w:t>
      </w:r>
    </w:p>
    <w:p w:rsidR="002319E2" w:rsidRDefault="002319E2" w:rsidP="008C00DB">
      <w:pPr>
        <w:rPr>
          <w:lang w:val="pl-PL"/>
        </w:rPr>
      </w:pPr>
    </w:p>
    <w:p w:rsidR="008C00DB" w:rsidRDefault="008C00DB" w:rsidP="008C00DB">
      <w:pPr>
        <w:jc w:val="center"/>
        <w:rPr>
          <w:lang w:val="pl-PL"/>
        </w:rPr>
      </w:pPr>
    </w:p>
    <w:p w:rsidR="008C00DB" w:rsidRPr="009C33BD" w:rsidRDefault="008C00DB" w:rsidP="008C00DB">
      <w:pPr>
        <w:rPr>
          <w:b/>
          <w:lang w:val="pl-PL"/>
        </w:rPr>
      </w:pPr>
      <w:r w:rsidRPr="009C33BD">
        <w:rPr>
          <w:b/>
          <w:lang w:val="pl-PL"/>
        </w:rPr>
        <w:t>I.  TIJEK STEČAJNOGA POSTUPKA U RAZD</w:t>
      </w:r>
      <w:r w:rsidR="009C33BD">
        <w:rPr>
          <w:b/>
          <w:lang w:val="pl-PL"/>
        </w:rPr>
        <w:t>OBLJU OD</w:t>
      </w:r>
      <w:r w:rsidR="00C93A4B">
        <w:rPr>
          <w:b/>
          <w:lang w:val="pl-PL"/>
        </w:rPr>
        <w:t xml:space="preserve"> 0</w:t>
      </w:r>
      <w:r w:rsidR="00C93A4B" w:rsidRPr="00C93A4B">
        <w:rPr>
          <w:b/>
          <w:lang w:val="pl-PL"/>
        </w:rPr>
        <w:t>7.</w:t>
      </w:r>
      <w:r w:rsidR="00C93A4B">
        <w:rPr>
          <w:b/>
          <w:lang w:val="pl-PL"/>
        </w:rPr>
        <w:t>10.</w:t>
      </w:r>
      <w:r w:rsidR="00C93A4B" w:rsidRPr="00C93A4B">
        <w:rPr>
          <w:b/>
          <w:lang w:val="pl-PL"/>
        </w:rPr>
        <w:t>2015</w:t>
      </w:r>
      <w:r w:rsidR="00C93A4B">
        <w:rPr>
          <w:b/>
          <w:lang w:val="pl-PL"/>
        </w:rPr>
        <w:t xml:space="preserve">. </w:t>
      </w:r>
      <w:r w:rsidR="009C33BD">
        <w:rPr>
          <w:b/>
          <w:lang w:val="pl-PL"/>
        </w:rPr>
        <w:t>DO 31.12.2015</w:t>
      </w:r>
    </w:p>
    <w:p w:rsidR="008C00DB" w:rsidRPr="00B40BEB" w:rsidRDefault="008C00DB" w:rsidP="009C33BD">
      <w:pPr>
        <w:pBdr>
          <w:top w:val="single" w:sz="4" w:space="1" w:color="auto"/>
          <w:left w:val="single" w:sz="4" w:space="4" w:color="auto"/>
          <w:bottom w:val="single" w:sz="4" w:space="1" w:color="auto"/>
          <w:right w:val="single" w:sz="4" w:space="4" w:color="auto"/>
        </w:pBdr>
        <w:jc w:val="both"/>
        <w:rPr>
          <w:lang w:val="pl-PL"/>
        </w:rPr>
      </w:pPr>
      <w:r w:rsidRPr="00B40BEB">
        <w:rPr>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lang w:val="pl-PL"/>
        </w:rPr>
        <w:t>a</w:t>
      </w:r>
      <w:r w:rsidRPr="00B40BEB">
        <w:rPr>
          <w:lang w:val="pl-PL"/>
        </w:rPr>
        <w:t xml:space="preserve"> plana, dati mišljenje o mogućnosti zaključenja stečajnog</w:t>
      </w:r>
      <w:r>
        <w:rPr>
          <w:lang w:val="pl-PL"/>
        </w:rPr>
        <w:t>a</w:t>
      </w:r>
      <w:r w:rsidRPr="00B40BEB">
        <w:rPr>
          <w:lang w:val="pl-PL"/>
        </w:rPr>
        <w:t xml:space="preserve"> postupka, odnosno što sprječava zaključenje stečajnog</w:t>
      </w:r>
      <w:r>
        <w:rPr>
          <w:lang w:val="pl-PL"/>
        </w:rPr>
        <w:t>a</w:t>
      </w:r>
      <w:r w:rsidRPr="00B40BEB">
        <w:rPr>
          <w:lang w:val="pl-PL"/>
        </w:rPr>
        <w:t xml:space="preserve"> postupka</w:t>
      </w:r>
      <w:r>
        <w:rPr>
          <w:lang w:val="pl-PL"/>
        </w:rPr>
        <w:t>.</w:t>
      </w:r>
      <w:r w:rsidRPr="00B40BEB">
        <w:rPr>
          <w:lang w:val="pl-PL"/>
        </w:rPr>
        <w:t xml:space="preserve"> </w:t>
      </w:r>
    </w:p>
    <w:p w:rsidR="00255CFC" w:rsidRDefault="00255CFC" w:rsidP="008C00DB">
      <w:pPr>
        <w:rPr>
          <w:lang w:val="pl-PL"/>
        </w:rPr>
      </w:pPr>
    </w:p>
    <w:p w:rsidR="00AF7D29" w:rsidRDefault="00AF7D29" w:rsidP="00AF7D29">
      <w:pPr>
        <w:rPr>
          <w:noProof/>
        </w:rPr>
      </w:pPr>
    </w:p>
    <w:p w:rsidR="00AF7D29" w:rsidRDefault="00AF7D29" w:rsidP="00AF7D29">
      <w:pPr>
        <w:rPr>
          <w:noProof/>
        </w:rPr>
      </w:pPr>
      <w:r w:rsidRPr="008941C4">
        <w:rPr>
          <w:b/>
          <w:noProof/>
        </w:rPr>
        <w:t>UVODNE NAPOMENE</w:t>
      </w:r>
    </w:p>
    <w:p w:rsidR="00AF7D29" w:rsidRPr="007C50E6" w:rsidRDefault="00AF7D29" w:rsidP="00AF7D29">
      <w:pPr>
        <w:jc w:val="center"/>
        <w:rPr>
          <w:bCs/>
        </w:rPr>
      </w:pPr>
    </w:p>
    <w:p w:rsidR="00AF7D29" w:rsidRDefault="00AF7D29" w:rsidP="00AF7D29">
      <w:pPr>
        <w:jc w:val="both"/>
      </w:pPr>
      <w:r w:rsidRPr="007C50E6">
        <w:rPr>
          <w:bCs/>
        </w:rPr>
        <w:tab/>
        <w:t xml:space="preserve">TRGOVAČKI SUD U ZAGREBU </w:t>
      </w:r>
      <w:r w:rsidRPr="007C50E6">
        <w:t xml:space="preserve">po stečajnom sucu Nadi Kraljić  povodom prijedloga predlagatelja </w:t>
      </w:r>
      <w:r>
        <w:t xml:space="preserve">ERSTE&amp;STEIERMÄRKISHCE BANK d.d. Rijeka, Jadranski trg 3a, OIB: 23057039320, zastupan po OD-BUTERIN I POSAVEC iz Zagreba  </w:t>
      </w:r>
      <w:r w:rsidRPr="00947923">
        <w:t>za ot</w:t>
      </w:r>
      <w:r>
        <w:t xml:space="preserve">varanje stečajnog postupka nad dužnikom DS CENTAR PROJEKT d.o.o. Sesvete, Varaždinska 48a, MBS: 080620386, OIB: 14943921712 </w:t>
      </w:r>
      <w:r w:rsidRPr="007C50E6">
        <w:t xml:space="preserve">sukladno odredbi čl. 4 Stečajnog zakona dana </w:t>
      </w:r>
      <w:r>
        <w:t xml:space="preserve">7. listopada 2015. </w:t>
      </w:r>
      <w:r w:rsidRPr="007C50E6">
        <w:t xml:space="preserve">godine  </w:t>
      </w:r>
      <w:r>
        <w:t xml:space="preserve">donio je Rješenje o otvaranju </w:t>
      </w:r>
      <w:r w:rsidRPr="007C50E6">
        <w:t>stečajn</w:t>
      </w:r>
      <w:r>
        <w:t>og</w:t>
      </w:r>
      <w:r w:rsidRPr="007C50E6">
        <w:t xml:space="preserve"> postup</w:t>
      </w:r>
      <w:r>
        <w:t>ka</w:t>
      </w:r>
      <w:r w:rsidRPr="007C50E6">
        <w:t xml:space="preserve"> nad dužnikom </w:t>
      </w:r>
      <w:r>
        <w:t>DS CENTAR PROJEKT d.o.o. Sesvete, Varaždinska 48a, MBS: 080620386, OIB: 14943921712.</w:t>
      </w:r>
    </w:p>
    <w:p w:rsidR="00AF7D29" w:rsidRPr="007C50E6" w:rsidRDefault="00AF7D29" w:rsidP="00AF7D29"/>
    <w:p w:rsidR="00AF7D29" w:rsidRDefault="00AF7D29" w:rsidP="00AF7D29">
      <w:pPr>
        <w:ind w:firstLine="708"/>
        <w:jc w:val="both"/>
      </w:pPr>
      <w:r w:rsidRPr="007C50E6">
        <w:rPr>
          <w:bCs/>
        </w:rPr>
        <w:t>Za</w:t>
      </w:r>
      <w:r w:rsidRPr="007C50E6">
        <w:t xml:space="preserve"> </w:t>
      </w:r>
      <w:r w:rsidRPr="007C50E6">
        <w:rPr>
          <w:bCs/>
        </w:rPr>
        <w:t>stečajnu upraviteljicu</w:t>
      </w:r>
      <w:r>
        <w:rPr>
          <w:bCs/>
        </w:rPr>
        <w:t xml:space="preserve"> imenovana je</w:t>
      </w:r>
      <w:r w:rsidRPr="007C50E6">
        <w:rPr>
          <w:bCs/>
        </w:rPr>
        <w:t xml:space="preserve"> MIRJANA ZUZIJA, Velika Gorica, Slavka Kolara 25, OIB:</w:t>
      </w:r>
      <w:r w:rsidRPr="007C50E6">
        <w:t xml:space="preserve"> 26497768352.</w:t>
      </w:r>
      <w:r>
        <w:t xml:space="preserve"> </w:t>
      </w:r>
      <w:r w:rsidRPr="007C50E6">
        <w:t xml:space="preserve">Stečajni postupak </w:t>
      </w:r>
      <w:r>
        <w:t>otvo</w:t>
      </w:r>
      <w:r w:rsidRPr="00B76104">
        <w:t>ren je  dana 7. listopada 2015.  godine u 14,00 sati.</w:t>
      </w:r>
      <w:r w:rsidRPr="007C50E6">
        <w:t xml:space="preserve">   </w:t>
      </w:r>
    </w:p>
    <w:p w:rsidR="00AF7D29" w:rsidRDefault="00AF7D29" w:rsidP="00AF7D29">
      <w:pPr>
        <w:ind w:firstLine="708"/>
      </w:pPr>
    </w:p>
    <w:p w:rsidR="00AF7D29" w:rsidRDefault="00AF7D29" w:rsidP="00AF7D29">
      <w:pPr>
        <w:jc w:val="both"/>
      </w:pPr>
      <w:r w:rsidRPr="007C50E6">
        <w:rPr>
          <w:bCs/>
        </w:rPr>
        <w:t xml:space="preserve"> </w:t>
      </w:r>
      <w:r w:rsidRPr="007C50E6">
        <w:rPr>
          <w:bCs/>
        </w:rPr>
        <w:tab/>
      </w:r>
    </w:p>
    <w:p w:rsidR="00AF7D29" w:rsidRDefault="00AF7D29" w:rsidP="00AF7D29"/>
    <w:p w:rsidR="00CF0A9B" w:rsidRPr="008941C4" w:rsidRDefault="00CF0A9B" w:rsidP="00CF0A9B">
      <w:pPr>
        <w:rPr>
          <w:b/>
        </w:rPr>
      </w:pPr>
      <w:r w:rsidRPr="008941C4">
        <w:rPr>
          <w:b/>
        </w:rPr>
        <w:t>OSNOVNI PODACI O STEČAJNOM DUŽNIKU</w:t>
      </w:r>
    </w:p>
    <w:p w:rsidR="00CF0A9B" w:rsidRDefault="00CF0A9B" w:rsidP="00CF0A9B"/>
    <w:p w:rsidR="00CF0A9B" w:rsidRDefault="00CF0A9B" w:rsidP="00CF0A9B">
      <w:r w:rsidRPr="00134A3F">
        <w:rPr>
          <w:b/>
        </w:rPr>
        <w:t>Nadležni sud</w:t>
      </w:r>
      <w:r>
        <w:t>: Trgovački sud u Zagrebu</w:t>
      </w:r>
    </w:p>
    <w:p w:rsidR="00CF0A9B" w:rsidRDefault="00CF0A9B" w:rsidP="00CF0A9B">
      <w:r w:rsidRPr="00134A3F">
        <w:rPr>
          <w:b/>
        </w:rPr>
        <w:t>MBS</w:t>
      </w:r>
      <w:r>
        <w:t>: 080620386</w:t>
      </w:r>
    </w:p>
    <w:p w:rsidR="00CF0A9B" w:rsidRDefault="00CF0A9B" w:rsidP="00CF0A9B">
      <w:r w:rsidRPr="00134A3F">
        <w:rPr>
          <w:b/>
        </w:rPr>
        <w:t>OIB:</w:t>
      </w:r>
      <w:r>
        <w:t xml:space="preserve"> 14943921712</w:t>
      </w:r>
    </w:p>
    <w:p w:rsidR="00CF0A9B" w:rsidRDefault="00CF0A9B" w:rsidP="00CF0A9B">
      <w:r w:rsidRPr="00134A3F">
        <w:rPr>
          <w:b/>
        </w:rPr>
        <w:t>Tvrtka:</w:t>
      </w:r>
      <w:r>
        <w:t xml:space="preserve"> DS CENTAR PROJEKT d.o.o. za građenje, trgovinu i usluge u stečaju</w:t>
      </w:r>
    </w:p>
    <w:p w:rsidR="00CF0A9B" w:rsidRDefault="00CF0A9B" w:rsidP="00CF0A9B">
      <w:r w:rsidRPr="00134A3F">
        <w:rPr>
          <w:b/>
        </w:rPr>
        <w:t>Sjedište/adresa</w:t>
      </w:r>
      <w:r>
        <w:t xml:space="preserve"> : Sesvete (Grad Zagreb), Varaždinska 48/a</w:t>
      </w:r>
    </w:p>
    <w:p w:rsidR="00CF0A9B" w:rsidRDefault="00CF0A9B" w:rsidP="00CF0A9B">
      <w:r w:rsidRPr="00134A3F">
        <w:rPr>
          <w:b/>
        </w:rPr>
        <w:t>Temeljni kapital</w:t>
      </w:r>
      <w:r>
        <w:t>: 20.000,00 kuna</w:t>
      </w:r>
    </w:p>
    <w:p w:rsidR="00CF0A9B" w:rsidRDefault="00CF0A9B" w:rsidP="00CF0A9B">
      <w:r w:rsidRPr="00134A3F">
        <w:rPr>
          <w:b/>
        </w:rPr>
        <w:t>Pravni oblik</w:t>
      </w:r>
      <w:r>
        <w:t>: društvo s ograničenom odgovornošću</w:t>
      </w:r>
    </w:p>
    <w:p w:rsidR="00CF0A9B" w:rsidRPr="00134A3F" w:rsidRDefault="00CF0A9B" w:rsidP="00CF0A9B">
      <w:pPr>
        <w:rPr>
          <w:b/>
        </w:rPr>
      </w:pPr>
      <w:r w:rsidRPr="00134A3F">
        <w:rPr>
          <w:b/>
        </w:rPr>
        <w:t>Predmet poslovanja:</w:t>
      </w:r>
    </w:p>
    <w:p w:rsidR="00CF0A9B" w:rsidRDefault="00CF0A9B" w:rsidP="00CF0A9B">
      <w:r>
        <w:t>*</w:t>
      </w:r>
      <w:r>
        <w:tab/>
        <w:t>građenje, projektiranje i nadzor nad građenjem</w:t>
      </w:r>
    </w:p>
    <w:p w:rsidR="00CF0A9B" w:rsidRDefault="00CF0A9B" w:rsidP="00CF0A9B">
      <w:r>
        <w:t>*</w:t>
      </w:r>
      <w:r>
        <w:tab/>
        <w:t>kupnja i prodaja robe</w:t>
      </w:r>
    </w:p>
    <w:p w:rsidR="00CF0A9B" w:rsidRDefault="00CF0A9B" w:rsidP="00CF0A9B">
      <w:r>
        <w:t>*</w:t>
      </w:r>
      <w:r>
        <w:tab/>
        <w:t>obavljanje trgovačkog posredovanja na domaćem i inozemnom tržištu</w:t>
      </w:r>
    </w:p>
    <w:p w:rsidR="00CF0A9B" w:rsidRDefault="00CF0A9B" w:rsidP="00CF0A9B">
      <w:r>
        <w:t>*</w:t>
      </w:r>
      <w:r>
        <w:tab/>
        <w:t>zastupanje inozemnih tvrtki</w:t>
      </w:r>
    </w:p>
    <w:p w:rsidR="00CF0A9B" w:rsidRDefault="00CF0A9B" w:rsidP="00CF0A9B">
      <w:r>
        <w:t>*</w:t>
      </w:r>
      <w:r>
        <w:tab/>
        <w:t>pripremanje hrane i pružanje usluga prehrane, pripremanje i usluživanje pićem i napicima, pružanje usluga smještaja, pripremanje hrane za potrošnju na drugom mjestu (u prijevoznim sredstvima, na priredbama i sl.) i opskrba tom hranom</w:t>
      </w:r>
    </w:p>
    <w:p w:rsidR="00CF0A9B" w:rsidRDefault="00CF0A9B" w:rsidP="00CF0A9B">
      <w:r>
        <w:t>*</w:t>
      </w:r>
      <w:r>
        <w:tab/>
        <w:t>javni prijevoz osoba i tereta u domaćem i međunarodnom prometu</w:t>
      </w:r>
    </w:p>
    <w:p w:rsidR="00CF0A9B" w:rsidRDefault="00CF0A9B" w:rsidP="00CF0A9B">
      <w:r>
        <w:t>*</w:t>
      </w:r>
      <w:r>
        <w:tab/>
        <w:t>Pružanje usluga u nautičkom, seljačkom, zdravstvenom, kongresnom, športskom, lovnom i drugim oblicima turizma</w:t>
      </w:r>
    </w:p>
    <w:p w:rsidR="00CF0A9B" w:rsidRDefault="00CF0A9B" w:rsidP="00CF0A9B">
      <w:r>
        <w:t>*</w:t>
      </w:r>
      <w:r>
        <w:tab/>
        <w:t>knjigovodstveno-računovodstvene usluge</w:t>
      </w:r>
    </w:p>
    <w:p w:rsidR="00CF0A9B" w:rsidRDefault="00CF0A9B" w:rsidP="00CF0A9B">
      <w:r>
        <w:t>*</w:t>
      </w:r>
      <w:r>
        <w:tab/>
        <w:t>usluge informacijskog društva</w:t>
      </w:r>
    </w:p>
    <w:p w:rsidR="00CF0A9B" w:rsidRDefault="00CF0A9B" w:rsidP="00CF0A9B">
      <w:r>
        <w:t>*</w:t>
      </w:r>
      <w:r>
        <w:tab/>
        <w:t>poslovanje nekretninama</w:t>
      </w:r>
    </w:p>
    <w:p w:rsidR="00CF0A9B" w:rsidRDefault="00CF0A9B" w:rsidP="00CF0A9B">
      <w:r>
        <w:t>*</w:t>
      </w:r>
      <w:r>
        <w:tab/>
        <w:t>Računalne i srodne djelatnosti</w:t>
      </w:r>
    </w:p>
    <w:p w:rsidR="00CF0A9B" w:rsidRDefault="00CF0A9B" w:rsidP="00CF0A9B">
      <w:r>
        <w:t>*</w:t>
      </w:r>
      <w:r>
        <w:tab/>
        <w:t>promidžba (reklama i propaganda)</w:t>
      </w:r>
    </w:p>
    <w:p w:rsidR="00CF0A9B" w:rsidRDefault="00CF0A9B" w:rsidP="00CF0A9B">
      <w:r>
        <w:t>*</w:t>
      </w:r>
      <w:r>
        <w:tab/>
        <w:t>savjetovanje u svezi s poslovanjem i upravljanjem</w:t>
      </w:r>
    </w:p>
    <w:p w:rsidR="00CF0A9B" w:rsidRDefault="00CF0A9B" w:rsidP="00CF0A9B">
      <w:r>
        <w:t>*</w:t>
      </w:r>
      <w:r>
        <w:tab/>
        <w:t>djelatnost za njegu i održavanje tijela</w:t>
      </w:r>
    </w:p>
    <w:p w:rsidR="00CF0A9B" w:rsidRDefault="00CF0A9B" w:rsidP="00CF0A9B">
      <w:r>
        <w:t>*</w:t>
      </w:r>
      <w:r>
        <w:tab/>
        <w:t>frizerski saloni i saloni za uljepšavanje</w:t>
      </w:r>
    </w:p>
    <w:p w:rsidR="00CF0A9B" w:rsidRDefault="00CF0A9B" w:rsidP="00CF0A9B">
      <w:r>
        <w:t>*</w:t>
      </w:r>
      <w:r>
        <w:tab/>
        <w:t>djelatnosti za poboljšanje fizičke kondicije</w:t>
      </w:r>
    </w:p>
    <w:p w:rsidR="00CF0A9B" w:rsidRPr="00134A3F" w:rsidRDefault="00CF0A9B" w:rsidP="00CF0A9B">
      <w:pPr>
        <w:rPr>
          <w:b/>
        </w:rPr>
      </w:pPr>
      <w:r w:rsidRPr="00134A3F">
        <w:rPr>
          <w:b/>
        </w:rPr>
        <w:t>Osnivači/članovi društva:</w:t>
      </w:r>
    </w:p>
    <w:p w:rsidR="00CF0A9B" w:rsidRDefault="00CF0A9B" w:rsidP="00CF0A9B">
      <w:r>
        <w:t xml:space="preserve">Slavko </w:t>
      </w:r>
      <w:proofErr w:type="spellStart"/>
      <w:r>
        <w:t>Krajinović</w:t>
      </w:r>
      <w:proofErr w:type="spellEnd"/>
      <w:r>
        <w:t>, OIB: 02644896521 (Prikaži vezane subjekte)</w:t>
      </w:r>
    </w:p>
    <w:p w:rsidR="00CF0A9B" w:rsidRDefault="00CF0A9B" w:rsidP="00CF0A9B">
      <w:r>
        <w:t xml:space="preserve">Sesvete, </w:t>
      </w:r>
      <w:proofErr w:type="spellStart"/>
      <w:r>
        <w:t>Kašinska</w:t>
      </w:r>
      <w:proofErr w:type="spellEnd"/>
      <w:r>
        <w:t xml:space="preserve"> 39</w:t>
      </w:r>
    </w:p>
    <w:p w:rsidR="00CF0A9B" w:rsidRDefault="00CF0A9B" w:rsidP="00CF0A9B">
      <w:r>
        <w:t>- član društva</w:t>
      </w:r>
    </w:p>
    <w:p w:rsidR="00CF0A9B" w:rsidRDefault="00CF0A9B" w:rsidP="00CF0A9B">
      <w:r>
        <w:t xml:space="preserve">Jozo </w:t>
      </w:r>
      <w:proofErr w:type="spellStart"/>
      <w:r>
        <w:t>Tolić</w:t>
      </w:r>
      <w:proofErr w:type="spellEnd"/>
      <w:r>
        <w:t>, OIB: 11172737648 (Prikaži vezane subjekte)</w:t>
      </w:r>
    </w:p>
    <w:p w:rsidR="00CF0A9B" w:rsidRDefault="00CF0A9B" w:rsidP="00CF0A9B">
      <w:r>
        <w:t>Zagreb, Prve Poljanice 17</w:t>
      </w:r>
    </w:p>
    <w:p w:rsidR="00CF0A9B" w:rsidRDefault="00CF0A9B" w:rsidP="00CF0A9B">
      <w:r>
        <w:t>- član društva</w:t>
      </w:r>
    </w:p>
    <w:p w:rsidR="00CF0A9B" w:rsidRPr="00134A3F" w:rsidRDefault="00CF0A9B" w:rsidP="00CF0A9B">
      <w:pPr>
        <w:rPr>
          <w:b/>
        </w:rPr>
      </w:pPr>
      <w:r w:rsidRPr="00134A3F">
        <w:rPr>
          <w:b/>
        </w:rPr>
        <w:t>Pravni odnosi, Osnivački akt:</w:t>
      </w:r>
    </w:p>
    <w:p w:rsidR="00CF0A9B" w:rsidRDefault="00CF0A9B" w:rsidP="00CF0A9B">
      <w:r>
        <w:t>Društveni ugovor od 1.kolovoza 2007.g.</w:t>
      </w:r>
    </w:p>
    <w:p w:rsidR="0013549D" w:rsidRDefault="0013549D" w:rsidP="00CF0A9B"/>
    <w:p w:rsidR="0013549D" w:rsidRDefault="0013549D" w:rsidP="00CF0A9B"/>
    <w:p w:rsidR="008C00DB" w:rsidRDefault="008C00DB" w:rsidP="008C00DB">
      <w:pPr>
        <w:rPr>
          <w:lang w:val="pl-PL"/>
        </w:rPr>
      </w:pPr>
    </w:p>
    <w:p w:rsidR="0013549D" w:rsidRPr="008404E6" w:rsidRDefault="0013549D" w:rsidP="0013549D">
      <w:pPr>
        <w:rPr>
          <w:b/>
          <w:lang w:eastAsia="en-US"/>
        </w:rPr>
      </w:pPr>
      <w:r w:rsidRPr="008404E6">
        <w:rPr>
          <w:b/>
          <w:lang w:eastAsia="en-US"/>
        </w:rPr>
        <w:t>POSLOVANJE DUŽNIKA I UZROCI PRESTANKA POSLOVANJA</w:t>
      </w:r>
    </w:p>
    <w:p w:rsidR="0013549D" w:rsidRPr="008404E6" w:rsidRDefault="0013549D" w:rsidP="0013549D">
      <w:pPr>
        <w:rPr>
          <w:lang w:eastAsia="en-US"/>
        </w:rPr>
      </w:pPr>
    </w:p>
    <w:p w:rsidR="0013549D" w:rsidRPr="008404E6" w:rsidRDefault="0013549D" w:rsidP="0013549D">
      <w:pPr>
        <w:rPr>
          <w:lang w:eastAsia="en-US"/>
        </w:rPr>
      </w:pPr>
    </w:p>
    <w:p w:rsidR="00CF0A9B" w:rsidRDefault="0013549D" w:rsidP="0013549D">
      <w:pPr>
        <w:jc w:val="both"/>
        <w:rPr>
          <w:lang w:val="pl-PL"/>
        </w:rPr>
      </w:pPr>
      <w:r w:rsidRPr="008404E6">
        <w:rPr>
          <w:lang w:eastAsia="en-US"/>
        </w:rPr>
        <w:t xml:space="preserve">Za vrijeme planiranja investicijskog projekta i u tijeku izrade </w:t>
      </w:r>
      <w:proofErr w:type="spellStart"/>
      <w:r w:rsidRPr="008404E6">
        <w:rPr>
          <w:lang w:eastAsia="en-US"/>
        </w:rPr>
        <w:t>Feasibility</w:t>
      </w:r>
      <w:proofErr w:type="spellEnd"/>
      <w:r w:rsidRPr="008404E6">
        <w:rPr>
          <w:lang w:eastAsia="en-US"/>
        </w:rPr>
        <w:t xml:space="preserve"> analize, stečajni dužnik nije predvidio utjecaj krize. Planirana prodajna cijena nekretnina nije bila prilagođena tržišnim kretanjima, te je u očekivanju bolje prodajne cijenu nekretnina, stečajni dužnik ostao  bez prihoda od prodaje te neminovno upao u stanje nelikvidnosti</w:t>
      </w:r>
    </w:p>
    <w:p w:rsidR="00CF0A9B" w:rsidRDefault="00CF0A9B" w:rsidP="008C00DB">
      <w:pPr>
        <w:rPr>
          <w:lang w:val="pl-PL"/>
        </w:rPr>
      </w:pPr>
    </w:p>
    <w:p w:rsidR="00255CFC" w:rsidRDefault="00255CFC" w:rsidP="008C00DB">
      <w:pPr>
        <w:rPr>
          <w:lang w:val="pl-PL"/>
        </w:rPr>
      </w:pPr>
    </w:p>
    <w:p w:rsidR="00255CFC" w:rsidRDefault="00255CFC" w:rsidP="008C00DB">
      <w:pPr>
        <w:rPr>
          <w:lang w:val="pl-PL"/>
        </w:rPr>
      </w:pPr>
    </w:p>
    <w:p w:rsidR="00255CFC" w:rsidRDefault="00255CFC" w:rsidP="008C00DB">
      <w:pPr>
        <w:rPr>
          <w:lang w:val="pl-PL"/>
        </w:rPr>
      </w:pPr>
    </w:p>
    <w:p w:rsidR="008C00DB" w:rsidRPr="00255CFC" w:rsidRDefault="008C00DB" w:rsidP="008C00DB">
      <w:pPr>
        <w:rPr>
          <w:b/>
          <w:lang w:val="pl-PL"/>
        </w:rPr>
      </w:pPr>
      <w:r w:rsidRPr="00255CFC">
        <w:rPr>
          <w:b/>
          <w:lang w:val="pl-PL"/>
        </w:rPr>
        <w:t>II. STANJE STEČAJNE MASE</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sustavan pregled predmeta stečajne mase s početka razdoblja izvješća prema članku 223. Stečajnog zakona</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podatak koji su predmeti stečajne mase unovčeni i u kojem iznosu</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podatak koji predmeti stečajne mase nisu unovčeni i zbog kojeg razloga</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 xml:space="preserve">dati podatak o tome kako je ostvareno razlučno pravo, ako ono postoji </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podatak o tome kako je ostvareno izlučno pravo, ako ono postoji</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podatak o vjerovnicima stečajne mase i njihovom namirenju</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podatak o isplatama plaća radnika ako su nastavili s radom nakon otvaranja stečajnog</w:t>
      </w:r>
      <w:r>
        <w:rPr>
          <w:lang w:val="pl-PL"/>
        </w:rPr>
        <w:t>a</w:t>
      </w:r>
      <w:r w:rsidRPr="00B40BEB">
        <w:rPr>
          <w:lang w:val="pl-PL"/>
        </w:rPr>
        <w:t xml:space="preserve"> postupka</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dati podatak o namirenju stečajnih vjerovnika (diobe).</w:t>
      </w:r>
    </w:p>
    <w:p w:rsidR="008C00DB" w:rsidRPr="00B40BEB" w:rsidRDefault="008C00DB" w:rsidP="00255CFC">
      <w:pPr>
        <w:numPr>
          <w:ilvl w:val="0"/>
          <w:numId w:val="8"/>
        </w:numPr>
        <w:pBdr>
          <w:top w:val="single" w:sz="4" w:space="1" w:color="auto"/>
          <w:left w:val="single" w:sz="4" w:space="4" w:color="auto"/>
          <w:bottom w:val="single" w:sz="4" w:space="1" w:color="auto"/>
          <w:right w:val="single" w:sz="4" w:space="4" w:color="auto"/>
        </w:pBdr>
        <w:jc w:val="both"/>
        <w:rPr>
          <w:lang w:val="pl-PL"/>
        </w:rPr>
      </w:pPr>
      <w:r w:rsidRPr="00B40BEB">
        <w:rPr>
          <w:lang w:val="pl-PL"/>
        </w:rPr>
        <w:t>ostali podaci</w:t>
      </w:r>
      <w:r>
        <w:rPr>
          <w:lang w:val="pl-PL"/>
        </w:rPr>
        <w:t>.</w:t>
      </w:r>
    </w:p>
    <w:p w:rsidR="008C00DB" w:rsidRDefault="008C00DB" w:rsidP="008C00DB">
      <w:pPr>
        <w:ind w:left="360"/>
        <w:rPr>
          <w:lang w:val="pl-PL"/>
        </w:rPr>
      </w:pPr>
    </w:p>
    <w:p w:rsidR="00255CFC" w:rsidRDefault="00255CFC" w:rsidP="008C00DB">
      <w:pPr>
        <w:rPr>
          <w:lang w:val="pl-PL"/>
        </w:rPr>
      </w:pPr>
    </w:p>
    <w:p w:rsidR="00CF0A9B" w:rsidRPr="008404E6" w:rsidRDefault="00CF0A9B" w:rsidP="00CF0A9B">
      <w:pPr>
        <w:rPr>
          <w:b/>
          <w:lang w:eastAsia="en-US"/>
        </w:rPr>
      </w:pPr>
      <w:r w:rsidRPr="008404E6">
        <w:rPr>
          <w:b/>
          <w:lang w:eastAsia="en-US"/>
        </w:rPr>
        <w:t>PODUZETE AKTIVNOSTI STEČAJNOG UPRAVITELJA OD TRENUTKA PREUZIMANJA DUŽNOSTI</w:t>
      </w:r>
    </w:p>
    <w:p w:rsidR="00CF0A9B" w:rsidRPr="008404E6" w:rsidRDefault="00CF0A9B" w:rsidP="00CF0A9B">
      <w:pPr>
        <w:rPr>
          <w:lang w:eastAsia="en-US"/>
        </w:rPr>
      </w:pPr>
    </w:p>
    <w:p w:rsidR="00CF0A9B" w:rsidRPr="008404E6" w:rsidRDefault="00CF0A9B" w:rsidP="00CF0A9B">
      <w:pPr>
        <w:rPr>
          <w:lang w:eastAsia="en-US"/>
        </w:rPr>
      </w:pPr>
    </w:p>
    <w:p w:rsidR="00CF0A9B" w:rsidRPr="008404E6" w:rsidRDefault="00CF0A9B" w:rsidP="00CF0A9B">
      <w:pPr>
        <w:rPr>
          <w:lang w:eastAsia="en-US"/>
        </w:rPr>
      </w:pPr>
      <w:r w:rsidRPr="008404E6">
        <w:rPr>
          <w:lang w:eastAsia="en-US"/>
        </w:rPr>
        <w:t>Nakon preuzimanja dužnosti poduzete su aktivnosti kako slijedi:</w:t>
      </w:r>
    </w:p>
    <w:p w:rsidR="00CF0A9B" w:rsidRPr="008404E6" w:rsidRDefault="00CF0A9B" w:rsidP="00CF0A9B">
      <w:pPr>
        <w:rPr>
          <w:lang w:eastAsia="en-US"/>
        </w:rPr>
      </w:pPr>
    </w:p>
    <w:p w:rsidR="00CF0A9B" w:rsidRPr="00CF0A9B" w:rsidRDefault="00CF0A9B" w:rsidP="00CF0A9B">
      <w:pPr>
        <w:rPr>
          <w:lang w:eastAsia="en-US"/>
        </w:rPr>
      </w:pPr>
      <w:r w:rsidRPr="00CF0A9B">
        <w:rPr>
          <w:lang w:eastAsia="en-US"/>
        </w:rPr>
        <w:t>1.Preuzet je stari žig dužnika te napravljen novi s oznakom „u stečaju“</w:t>
      </w:r>
    </w:p>
    <w:p w:rsidR="00CF0A9B" w:rsidRPr="00CF0A9B" w:rsidRDefault="00CF0A9B" w:rsidP="00CF0A9B">
      <w:pPr>
        <w:rPr>
          <w:lang w:eastAsia="en-US"/>
        </w:rPr>
      </w:pPr>
      <w:r w:rsidRPr="00CF0A9B">
        <w:rPr>
          <w:lang w:eastAsia="en-US"/>
        </w:rPr>
        <w:t>2.Dužnik je pri Državnom zavodu za statistiku razvrstan po obavijesti</w:t>
      </w:r>
    </w:p>
    <w:p w:rsidR="00CF0A9B" w:rsidRPr="00CF0A9B" w:rsidRDefault="00CF0A9B" w:rsidP="00CF0A9B">
      <w:pPr>
        <w:rPr>
          <w:lang w:eastAsia="en-US"/>
        </w:rPr>
      </w:pPr>
      <w:r w:rsidRPr="00CF0A9B">
        <w:rPr>
          <w:lang w:eastAsia="en-US"/>
        </w:rPr>
        <w:t>3.Zatvoreni su stari žiro-računi i otvoren novi poslovni račun</w:t>
      </w:r>
    </w:p>
    <w:p w:rsidR="00CF0A9B" w:rsidRPr="00CF0A9B" w:rsidRDefault="00CF0A9B" w:rsidP="00CF0A9B">
      <w:pPr>
        <w:rPr>
          <w:lang w:eastAsia="en-US"/>
        </w:rPr>
      </w:pPr>
      <w:r w:rsidRPr="00CF0A9B">
        <w:rPr>
          <w:lang w:eastAsia="en-US"/>
        </w:rPr>
        <w:t>4.Predan je ovjerovljeni potpis stečajne upraviteljice na registarski spis</w:t>
      </w:r>
    </w:p>
    <w:p w:rsidR="00CF0A9B" w:rsidRPr="00CF0A9B" w:rsidRDefault="00CF0A9B" w:rsidP="00CF0A9B">
      <w:pPr>
        <w:rPr>
          <w:lang w:eastAsia="en-US"/>
        </w:rPr>
      </w:pPr>
      <w:r w:rsidRPr="00CF0A9B">
        <w:rPr>
          <w:lang w:eastAsia="en-US"/>
        </w:rPr>
        <w:t>5. Sastavljen je  predračun troškova stečajnoga postupka i podnesen  na odobrenje ovom stečajnom sudu</w:t>
      </w:r>
    </w:p>
    <w:p w:rsidR="00CF0A9B" w:rsidRPr="00CF0A9B" w:rsidRDefault="00CF0A9B" w:rsidP="00CF0A9B">
      <w:pPr>
        <w:jc w:val="both"/>
        <w:rPr>
          <w:lang w:eastAsia="en-US"/>
        </w:rPr>
      </w:pPr>
      <w:r w:rsidRPr="00CF0A9B">
        <w:rPr>
          <w:lang w:eastAsia="en-US"/>
        </w:rPr>
        <w:t xml:space="preserve">6. </w:t>
      </w:r>
      <w:proofErr w:type="spellStart"/>
      <w:r w:rsidRPr="00CF0A9B">
        <w:rPr>
          <w:lang w:eastAsia="en-US"/>
        </w:rPr>
        <w:t>Odredjeno</w:t>
      </w:r>
      <w:proofErr w:type="spellEnd"/>
      <w:r w:rsidRPr="00CF0A9B">
        <w:rPr>
          <w:lang w:eastAsia="en-US"/>
        </w:rPr>
        <w:t xml:space="preserve"> je  povjerenstvo za popis imovine </w:t>
      </w:r>
    </w:p>
    <w:p w:rsidR="00CF0A9B" w:rsidRPr="00CF0A9B" w:rsidRDefault="00CF0A9B" w:rsidP="00CF0A9B">
      <w:pPr>
        <w:rPr>
          <w:lang w:eastAsia="en-US"/>
        </w:rPr>
      </w:pPr>
      <w:r w:rsidRPr="00CF0A9B">
        <w:rPr>
          <w:lang w:eastAsia="en-US"/>
        </w:rPr>
        <w:t>7</w:t>
      </w:r>
      <w:r w:rsidR="0013549D">
        <w:rPr>
          <w:lang w:eastAsia="en-US"/>
        </w:rPr>
        <w:t>.</w:t>
      </w:r>
      <w:r w:rsidRPr="00CF0A9B">
        <w:rPr>
          <w:lang w:eastAsia="en-US"/>
        </w:rPr>
        <w:t>Sastavljeno je početno stanje imovine dužnika</w:t>
      </w:r>
    </w:p>
    <w:p w:rsidR="00CF0A9B" w:rsidRPr="00CF0A9B" w:rsidRDefault="0013549D" w:rsidP="00CF0A9B">
      <w:pPr>
        <w:jc w:val="both"/>
        <w:rPr>
          <w:lang w:eastAsia="en-US"/>
        </w:rPr>
      </w:pPr>
      <w:r>
        <w:rPr>
          <w:lang w:eastAsia="en-US"/>
        </w:rPr>
        <w:t>8.</w:t>
      </w:r>
      <w:r w:rsidR="00CF0A9B" w:rsidRPr="00CF0A9B">
        <w:rPr>
          <w:lang w:eastAsia="en-US"/>
        </w:rPr>
        <w:t>Doveden je u red očevidnik knjigovodstvenih podataka do dana otvaranja stečajnoga postupka</w:t>
      </w:r>
    </w:p>
    <w:p w:rsidR="00CF0A9B" w:rsidRPr="00CF0A9B" w:rsidRDefault="00CF0A9B" w:rsidP="00CF0A9B">
      <w:pPr>
        <w:jc w:val="both"/>
        <w:rPr>
          <w:lang w:eastAsia="en-US"/>
        </w:rPr>
      </w:pPr>
    </w:p>
    <w:p w:rsidR="0013549D" w:rsidRPr="008404E6" w:rsidRDefault="0013549D" w:rsidP="0013549D">
      <w:pPr>
        <w:rPr>
          <w:b/>
          <w:lang w:eastAsia="en-US"/>
        </w:rPr>
      </w:pPr>
      <w:r w:rsidRPr="008404E6">
        <w:rPr>
          <w:b/>
          <w:lang w:eastAsia="en-US"/>
        </w:rPr>
        <w:t>IMOVINA STEČAJNOG DUŽNIKA</w:t>
      </w:r>
    </w:p>
    <w:p w:rsidR="0013549D" w:rsidRPr="008404E6" w:rsidRDefault="0013549D" w:rsidP="0013549D">
      <w:pPr>
        <w:rPr>
          <w:lang w:eastAsia="en-US"/>
        </w:rPr>
      </w:pPr>
    </w:p>
    <w:p w:rsidR="0013549D" w:rsidRPr="008404E6" w:rsidRDefault="0013549D" w:rsidP="0013549D">
      <w:pPr>
        <w:rPr>
          <w:lang w:eastAsia="en-US"/>
        </w:rPr>
      </w:pPr>
      <w:r w:rsidRPr="008404E6">
        <w:rPr>
          <w:lang w:eastAsia="en-US"/>
        </w:rPr>
        <w:t xml:space="preserve">Imovina stečajnog dužnika sastoji se od nekretnina koje su opterećene </w:t>
      </w:r>
      <w:proofErr w:type="spellStart"/>
      <w:r w:rsidRPr="008404E6">
        <w:rPr>
          <w:lang w:eastAsia="en-US"/>
        </w:rPr>
        <w:t>razlučnim</w:t>
      </w:r>
      <w:proofErr w:type="spellEnd"/>
      <w:r w:rsidRPr="008404E6">
        <w:rPr>
          <w:lang w:eastAsia="en-US"/>
        </w:rPr>
        <w:t xml:space="preserve"> pravom.</w:t>
      </w:r>
    </w:p>
    <w:p w:rsidR="0013549D" w:rsidRPr="008404E6" w:rsidRDefault="0013549D" w:rsidP="0013549D">
      <w:pPr>
        <w:rPr>
          <w:lang w:eastAsia="en-US"/>
        </w:rPr>
      </w:pPr>
    </w:p>
    <w:p w:rsidR="0013549D" w:rsidRPr="007366DC" w:rsidRDefault="0013549D" w:rsidP="0013549D">
      <w:pPr>
        <w:rPr>
          <w:bCs/>
        </w:rPr>
      </w:pPr>
      <w:r>
        <w:rPr>
          <w:bCs/>
        </w:rPr>
        <w:t>N</w:t>
      </w:r>
      <w:r w:rsidRPr="007366DC">
        <w:rPr>
          <w:bCs/>
        </w:rPr>
        <w:t>ekretnin</w:t>
      </w:r>
      <w:r>
        <w:rPr>
          <w:bCs/>
        </w:rPr>
        <w:t>e</w:t>
      </w:r>
      <w:r w:rsidRPr="007366DC">
        <w:rPr>
          <w:bCs/>
        </w:rPr>
        <w:t xml:space="preserve"> u vlasništvu stečajnog dužnika upisan</w:t>
      </w:r>
      <w:r>
        <w:rPr>
          <w:bCs/>
        </w:rPr>
        <w:t xml:space="preserve">e su </w:t>
      </w:r>
      <w:r w:rsidRPr="007366DC">
        <w:rPr>
          <w:bCs/>
        </w:rPr>
        <w:t xml:space="preserve"> u zemljišne knjige Općinskog građanskog suda u Zagrebu, i to:</w:t>
      </w:r>
    </w:p>
    <w:p w:rsidR="0013549D" w:rsidRPr="007366DC" w:rsidRDefault="0013549D" w:rsidP="0013549D">
      <w:pPr>
        <w:rPr>
          <w:bCs/>
        </w:rPr>
      </w:pPr>
    </w:p>
    <w:p w:rsidR="0013549D" w:rsidRPr="007366DC" w:rsidRDefault="0013549D" w:rsidP="0013549D">
      <w:pPr>
        <w:rPr>
          <w:bCs/>
        </w:rPr>
      </w:pPr>
      <w:r w:rsidRPr="007366DC">
        <w:rPr>
          <w:bCs/>
        </w:rPr>
        <w:t>- zk.ul.br. 1095, k.o. Dugo Selo II</w:t>
      </w:r>
    </w:p>
    <w:p w:rsidR="0013549D" w:rsidRPr="007366DC" w:rsidRDefault="0013549D" w:rsidP="0013549D">
      <w:pPr>
        <w:rPr>
          <w:bCs/>
        </w:rPr>
      </w:pPr>
    </w:p>
    <w:p w:rsidR="0013549D" w:rsidRPr="007366DC" w:rsidRDefault="0013549D" w:rsidP="0013549D">
      <w:pPr>
        <w:rPr>
          <w:bCs/>
        </w:rPr>
      </w:pPr>
      <w:r w:rsidRPr="007366DC">
        <w:rPr>
          <w:bCs/>
        </w:rPr>
        <w:t>k.č.br. 735, u naravi dvorište, površine 245 m2 i kuća br. 47, Zagrebačka ulica, površine 128 m2, sveukupno površine 373 m2</w:t>
      </w:r>
    </w:p>
    <w:p w:rsidR="0013549D" w:rsidRPr="007366DC" w:rsidRDefault="0013549D" w:rsidP="0013549D">
      <w:pPr>
        <w:rPr>
          <w:bCs/>
        </w:rPr>
      </w:pPr>
    </w:p>
    <w:p w:rsidR="0013549D" w:rsidRPr="007366DC" w:rsidRDefault="0013549D" w:rsidP="0013549D">
      <w:pPr>
        <w:rPr>
          <w:bCs/>
        </w:rPr>
      </w:pPr>
      <w:r w:rsidRPr="007366DC">
        <w:rPr>
          <w:bCs/>
        </w:rPr>
        <w:t>- zk.ul.br. 3498 k.o. Dugo Selo II</w:t>
      </w:r>
    </w:p>
    <w:p w:rsidR="0013549D" w:rsidRPr="007366DC" w:rsidRDefault="0013549D" w:rsidP="0013549D">
      <w:pPr>
        <w:rPr>
          <w:bCs/>
        </w:rPr>
      </w:pPr>
    </w:p>
    <w:p w:rsidR="0013549D" w:rsidRPr="007366DC" w:rsidRDefault="0013549D" w:rsidP="0013549D">
      <w:pPr>
        <w:rPr>
          <w:bCs/>
        </w:rPr>
      </w:pPr>
      <w:r w:rsidRPr="007366DC">
        <w:rPr>
          <w:bCs/>
        </w:rPr>
        <w:t>k.č.br. 743/1, u naravi dvorište, površine 300 m2</w:t>
      </w:r>
    </w:p>
    <w:p w:rsidR="0013549D" w:rsidRPr="007366DC" w:rsidRDefault="0013549D" w:rsidP="0013549D">
      <w:pPr>
        <w:rPr>
          <w:bCs/>
        </w:rPr>
      </w:pPr>
      <w:r w:rsidRPr="007366DC">
        <w:rPr>
          <w:bCs/>
        </w:rPr>
        <w:t>k.č.br. 743/2, u naravi dvorište, površine 35 m2</w:t>
      </w:r>
    </w:p>
    <w:p w:rsidR="0013549D" w:rsidRPr="007366DC" w:rsidRDefault="0013549D" w:rsidP="0013549D">
      <w:pPr>
        <w:rPr>
          <w:bCs/>
        </w:rPr>
      </w:pPr>
    </w:p>
    <w:p w:rsidR="0013549D" w:rsidRPr="007366DC" w:rsidRDefault="0013549D" w:rsidP="0013549D">
      <w:pPr>
        <w:rPr>
          <w:bCs/>
        </w:rPr>
      </w:pPr>
      <w:r w:rsidRPr="007366DC">
        <w:rPr>
          <w:bCs/>
        </w:rPr>
        <w:t>- zk.ul.br. 1128 k.o. Dugo Selo II</w:t>
      </w:r>
    </w:p>
    <w:p w:rsidR="0013549D" w:rsidRPr="007366DC" w:rsidRDefault="0013549D" w:rsidP="0013549D">
      <w:pPr>
        <w:rPr>
          <w:bCs/>
        </w:rPr>
      </w:pPr>
    </w:p>
    <w:p w:rsidR="0013549D" w:rsidRDefault="0013549D" w:rsidP="0013549D">
      <w:pPr>
        <w:jc w:val="both"/>
        <w:rPr>
          <w:bCs/>
        </w:rPr>
      </w:pPr>
      <w:r w:rsidRPr="007366DC">
        <w:rPr>
          <w:bCs/>
        </w:rPr>
        <w:t xml:space="preserve">326/10000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poslovnog prostora ukupne korisne površine 167,50 m2, a koji se sastoji od pristupnog stubišta s </w:t>
      </w:r>
      <w:proofErr w:type="spellStart"/>
      <w:r w:rsidRPr="007366DC">
        <w:rPr>
          <w:bCs/>
        </w:rPr>
        <w:t>podestima</w:t>
      </w:r>
      <w:proofErr w:type="spellEnd"/>
      <w:r w:rsidRPr="007366DC">
        <w:rPr>
          <w:bCs/>
        </w:rPr>
        <w:t>, hodnika, ureda, prodajnog prostora, dva sanitarna čvora i terase, sve u prizemlju, stubišta i skladišta u podrumu, sve u nacrtima označeno ružičastom bojom, te dva parkirališta u dvorištu, oznaka P27 i P28, podne površine po 11,00 m2, upisano u podul.br. 1</w:t>
      </w:r>
    </w:p>
    <w:p w:rsidR="0013549D" w:rsidRDefault="0013549D" w:rsidP="0013549D">
      <w:pPr>
        <w:rPr>
          <w:bCs/>
        </w:rPr>
      </w:pPr>
    </w:p>
    <w:p w:rsidR="0013549D" w:rsidRDefault="0013549D" w:rsidP="0013549D">
      <w:pPr>
        <w:rPr>
          <w:bCs/>
        </w:rPr>
      </w:pPr>
      <w:r>
        <w:rPr>
          <w:bCs/>
        </w:rPr>
        <w:t>NAPOMENA: ZABILJEŽBA PRAVA ZALOGA OD STRANE :</w:t>
      </w:r>
    </w:p>
    <w:p w:rsidR="0013549D" w:rsidRPr="00400A54" w:rsidRDefault="0013549D" w:rsidP="0013549D">
      <w:pPr>
        <w:pStyle w:val="Odlomakpopisa"/>
        <w:numPr>
          <w:ilvl w:val="0"/>
          <w:numId w:val="7"/>
        </w:numPr>
        <w:rPr>
          <w:bCs/>
        </w:rPr>
      </w:pPr>
      <w:r w:rsidRPr="00400A54">
        <w:rPr>
          <w:bCs/>
        </w:rPr>
        <w:t>ERSTE&amp; STEIERMARKISCHE BANK d.d. REPUBLIKA HRVATSKA, MINISTARSTVO FINANCIJA, POREZNA UPRAVA</w:t>
      </w:r>
    </w:p>
    <w:p w:rsidR="0013549D" w:rsidRPr="00400A54" w:rsidRDefault="0013549D" w:rsidP="0013549D">
      <w:pPr>
        <w:pStyle w:val="Odlomakpopisa"/>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GM22 u podrumu </w:t>
      </w:r>
      <w:proofErr w:type="spellStart"/>
      <w:r w:rsidRPr="007366DC">
        <w:rPr>
          <w:bCs/>
        </w:rPr>
        <w:t>višestambene</w:t>
      </w:r>
      <w:proofErr w:type="spellEnd"/>
      <w:r w:rsidRPr="007366DC">
        <w:rPr>
          <w:bCs/>
        </w:rPr>
        <w:t xml:space="preserve"> građevine, korisne površine 7,79 m2, podne površine 15,57 m2, upisano u podul.br. 23</w:t>
      </w:r>
    </w:p>
    <w:p w:rsidR="0013549D" w:rsidRDefault="0013549D" w:rsidP="0013549D">
      <w:pPr>
        <w:jc w:val="both"/>
        <w:rPr>
          <w:bCs/>
        </w:rPr>
      </w:pPr>
    </w:p>
    <w:p w:rsidR="0013549D" w:rsidRPr="00400A54" w:rsidRDefault="0013549D" w:rsidP="0013549D">
      <w:pPr>
        <w:rPr>
          <w:bCs/>
        </w:rPr>
      </w:pPr>
      <w:r w:rsidRPr="00400A54">
        <w:rPr>
          <w:bCs/>
        </w:rPr>
        <w:t>NAPOMENA: ZABILJEŽBA PRAVA ZALOGA OD STRANE :</w:t>
      </w:r>
    </w:p>
    <w:p w:rsidR="0013549D" w:rsidRDefault="0013549D" w:rsidP="0013549D">
      <w:pPr>
        <w:rPr>
          <w:bCs/>
        </w:rPr>
      </w:pPr>
      <w:r w:rsidRPr="00400A54">
        <w:rPr>
          <w:bCs/>
        </w:rPr>
        <w:t>1.</w:t>
      </w:r>
      <w:r w:rsidRPr="00400A54">
        <w:rPr>
          <w:bCs/>
        </w:rPr>
        <w:tab/>
        <w:t xml:space="preserve">ERSTE&amp; STEIERMARKISCHE BANK d.d. </w:t>
      </w:r>
    </w:p>
    <w:p w:rsidR="0013549D" w:rsidRPr="00400A54" w:rsidRDefault="0013549D" w:rsidP="0013549D">
      <w:pPr>
        <w:rPr>
          <w:bCs/>
        </w:rPr>
      </w:pPr>
      <w:r w:rsidRPr="00400A54">
        <w:rPr>
          <w:bCs/>
        </w:rPr>
        <w:t>2.</w:t>
      </w:r>
      <w:r w:rsidRPr="00400A54">
        <w:rPr>
          <w:bCs/>
        </w:rPr>
        <w:tab/>
        <w:t>REPUBLIKA HRVATSKA, MINISTARSTVO FINANCIJA, POREZNA UPRAVA</w:t>
      </w:r>
    </w:p>
    <w:p w:rsidR="0013549D" w:rsidRDefault="0013549D" w:rsidP="0013549D">
      <w:pPr>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GM23 u podrumu </w:t>
      </w:r>
      <w:proofErr w:type="spellStart"/>
      <w:r w:rsidRPr="007366DC">
        <w:rPr>
          <w:bCs/>
        </w:rPr>
        <w:t>višestambene</w:t>
      </w:r>
      <w:proofErr w:type="spellEnd"/>
      <w:r w:rsidRPr="007366DC">
        <w:rPr>
          <w:bCs/>
        </w:rPr>
        <w:t xml:space="preserve"> građevine, korisne površine 7,79 m2, podne površine 15,57 m2, upisano u podul.br. 24</w:t>
      </w:r>
    </w:p>
    <w:p w:rsidR="0013549D" w:rsidRDefault="0013549D" w:rsidP="0013549D">
      <w:pPr>
        <w:jc w:val="both"/>
        <w:rPr>
          <w:bCs/>
        </w:rPr>
      </w:pPr>
    </w:p>
    <w:p w:rsidR="0013549D" w:rsidRPr="00400A54" w:rsidRDefault="0013549D" w:rsidP="0013549D">
      <w:pPr>
        <w:jc w:val="both"/>
        <w:rPr>
          <w:bCs/>
        </w:rPr>
      </w:pPr>
      <w:r w:rsidRPr="00400A54">
        <w:rPr>
          <w:bCs/>
        </w:rPr>
        <w:t>NAPOMENA: ZABILJEŽBA PRAVA ZALOGA OD STRANE :</w:t>
      </w:r>
    </w:p>
    <w:p w:rsidR="0013549D" w:rsidRPr="00400A54" w:rsidRDefault="0013549D" w:rsidP="0013549D">
      <w:pPr>
        <w:jc w:val="both"/>
        <w:rPr>
          <w:bCs/>
        </w:rPr>
      </w:pPr>
      <w:r w:rsidRPr="00400A54">
        <w:rPr>
          <w:bCs/>
        </w:rPr>
        <w:t>1.</w:t>
      </w:r>
      <w:r w:rsidRPr="00400A54">
        <w:rPr>
          <w:bCs/>
        </w:rPr>
        <w:tab/>
        <w:t xml:space="preserve">ERSTE&amp; STEIERMARKISCHE BANK d.d. </w:t>
      </w:r>
    </w:p>
    <w:p w:rsidR="0013549D" w:rsidRPr="00400A54" w:rsidRDefault="0013549D" w:rsidP="0013549D">
      <w:pPr>
        <w:jc w:val="both"/>
        <w:rPr>
          <w:bCs/>
        </w:rPr>
      </w:pPr>
      <w:r w:rsidRPr="00400A54">
        <w:rPr>
          <w:bCs/>
        </w:rPr>
        <w:t>2.</w:t>
      </w:r>
      <w:r w:rsidRPr="00400A54">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GM24 u podrumu </w:t>
      </w:r>
      <w:proofErr w:type="spellStart"/>
      <w:r w:rsidRPr="007366DC">
        <w:rPr>
          <w:bCs/>
        </w:rPr>
        <w:t>višestambene</w:t>
      </w:r>
      <w:proofErr w:type="spellEnd"/>
      <w:r w:rsidRPr="007366DC">
        <w:rPr>
          <w:bCs/>
        </w:rPr>
        <w:t xml:space="preserve"> građevine, korisne površine 7,72 m2, podne površine 15,43 m2, upisano u podul.br. 25</w:t>
      </w:r>
    </w:p>
    <w:p w:rsidR="0013549D" w:rsidRDefault="0013549D" w:rsidP="0013549D">
      <w:pPr>
        <w:jc w:val="both"/>
        <w:rPr>
          <w:bCs/>
        </w:rPr>
      </w:pPr>
    </w:p>
    <w:p w:rsidR="0013549D" w:rsidRPr="00400A54" w:rsidRDefault="0013549D" w:rsidP="0013549D">
      <w:pPr>
        <w:jc w:val="both"/>
        <w:rPr>
          <w:bCs/>
        </w:rPr>
      </w:pPr>
      <w:r w:rsidRPr="00400A54">
        <w:rPr>
          <w:bCs/>
        </w:rPr>
        <w:t>NAPOMENA: ZABILJEŽBA PRAVA ZALOGA OD STRANE :</w:t>
      </w:r>
    </w:p>
    <w:p w:rsidR="0013549D" w:rsidRPr="00400A54" w:rsidRDefault="0013549D" w:rsidP="0013549D">
      <w:pPr>
        <w:jc w:val="both"/>
        <w:rPr>
          <w:bCs/>
        </w:rPr>
      </w:pPr>
      <w:r w:rsidRPr="00400A54">
        <w:rPr>
          <w:bCs/>
        </w:rPr>
        <w:t>1.</w:t>
      </w:r>
      <w:r w:rsidRPr="00400A54">
        <w:rPr>
          <w:bCs/>
        </w:rPr>
        <w:tab/>
        <w:t xml:space="preserve">ERSTE&amp; STEIERMARKISCHE BANK d.d. </w:t>
      </w:r>
    </w:p>
    <w:p w:rsidR="0013549D" w:rsidRPr="00400A54" w:rsidRDefault="0013549D" w:rsidP="0013549D">
      <w:pPr>
        <w:jc w:val="both"/>
        <w:rPr>
          <w:bCs/>
        </w:rPr>
      </w:pPr>
      <w:r w:rsidRPr="00400A54">
        <w:rPr>
          <w:bCs/>
        </w:rPr>
        <w:t>2.</w:t>
      </w:r>
      <w:r w:rsidRPr="00400A54">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w:t>
      </w:r>
      <w:r w:rsidRPr="007366DC">
        <w:rPr>
          <w:bCs/>
        </w:rPr>
        <w:lastRenderedPageBreak/>
        <w:t xml:space="preserve">m2, neodvojivo povezano s vlasništvom garažnog mjesta GM25 u podrumu </w:t>
      </w:r>
      <w:proofErr w:type="spellStart"/>
      <w:r w:rsidRPr="007366DC">
        <w:rPr>
          <w:bCs/>
        </w:rPr>
        <w:t>višestambene</w:t>
      </w:r>
      <w:proofErr w:type="spellEnd"/>
      <w:r w:rsidRPr="007366DC">
        <w:rPr>
          <w:bCs/>
        </w:rPr>
        <w:t xml:space="preserve"> građevine, korisne površine 7,72 m2, podne površine 15,43 m2, upisano u podul.br. 26</w:t>
      </w:r>
    </w:p>
    <w:p w:rsidR="0013549D" w:rsidRDefault="0013549D" w:rsidP="0013549D">
      <w:pPr>
        <w:jc w:val="both"/>
        <w:rPr>
          <w:bCs/>
        </w:rPr>
      </w:pPr>
    </w:p>
    <w:p w:rsidR="0013549D" w:rsidRPr="00400A54" w:rsidRDefault="0013549D" w:rsidP="0013549D">
      <w:pPr>
        <w:jc w:val="both"/>
        <w:rPr>
          <w:bCs/>
        </w:rPr>
      </w:pPr>
      <w:r w:rsidRPr="00400A54">
        <w:rPr>
          <w:bCs/>
        </w:rPr>
        <w:t>NAPOMENA: ZABILJEŽBA PRAVA ZALOGA OD STRANE :</w:t>
      </w:r>
    </w:p>
    <w:p w:rsidR="0013549D" w:rsidRPr="00400A54" w:rsidRDefault="0013549D" w:rsidP="0013549D">
      <w:pPr>
        <w:jc w:val="both"/>
        <w:rPr>
          <w:bCs/>
        </w:rPr>
      </w:pPr>
      <w:r w:rsidRPr="00400A54">
        <w:rPr>
          <w:bCs/>
        </w:rPr>
        <w:t>1.</w:t>
      </w:r>
      <w:r w:rsidRPr="00400A54">
        <w:rPr>
          <w:bCs/>
        </w:rPr>
        <w:tab/>
        <w:t xml:space="preserve">ERSTE&amp; STEIERMARKISCHE BANK d.d. </w:t>
      </w:r>
    </w:p>
    <w:p w:rsidR="0013549D" w:rsidRPr="00400A54" w:rsidRDefault="0013549D" w:rsidP="0013549D">
      <w:pPr>
        <w:jc w:val="both"/>
        <w:rPr>
          <w:bCs/>
        </w:rPr>
      </w:pPr>
      <w:r w:rsidRPr="00400A54">
        <w:rPr>
          <w:bCs/>
        </w:rPr>
        <w:t>2.</w:t>
      </w:r>
      <w:r w:rsidRPr="00400A54">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GM30 u podrumu </w:t>
      </w:r>
      <w:proofErr w:type="spellStart"/>
      <w:r w:rsidRPr="007366DC">
        <w:rPr>
          <w:bCs/>
        </w:rPr>
        <w:t>višestambene</w:t>
      </w:r>
      <w:proofErr w:type="spellEnd"/>
      <w:r w:rsidRPr="007366DC">
        <w:rPr>
          <w:bCs/>
        </w:rPr>
        <w:t xml:space="preserve"> građevine, korisne površine 7,79 m2, podne površine 15,57 m2, upisano u podul.br. 31</w:t>
      </w:r>
    </w:p>
    <w:p w:rsidR="0013549D" w:rsidRDefault="0013549D" w:rsidP="0013549D">
      <w:pPr>
        <w:jc w:val="both"/>
        <w:rPr>
          <w:bCs/>
        </w:rPr>
      </w:pPr>
    </w:p>
    <w:p w:rsidR="0013549D" w:rsidRPr="00400A54" w:rsidRDefault="0013549D" w:rsidP="0013549D">
      <w:pPr>
        <w:jc w:val="both"/>
        <w:rPr>
          <w:bCs/>
        </w:rPr>
      </w:pPr>
      <w:r w:rsidRPr="00400A54">
        <w:rPr>
          <w:bCs/>
        </w:rPr>
        <w:t>NAPOMENA: ZABILJEŽBA PRAVA ZALOGA OD STRANE :</w:t>
      </w:r>
    </w:p>
    <w:p w:rsidR="0013549D" w:rsidRPr="00400A54" w:rsidRDefault="0013549D" w:rsidP="0013549D">
      <w:pPr>
        <w:jc w:val="both"/>
        <w:rPr>
          <w:bCs/>
        </w:rPr>
      </w:pPr>
      <w:r w:rsidRPr="00400A54">
        <w:rPr>
          <w:bCs/>
        </w:rPr>
        <w:t>1.</w:t>
      </w:r>
      <w:r w:rsidRPr="00400A54">
        <w:rPr>
          <w:bCs/>
        </w:rPr>
        <w:tab/>
        <w:t xml:space="preserve">ERSTE&amp; STEIERMARKISCHE BANK d.d. </w:t>
      </w:r>
    </w:p>
    <w:p w:rsidR="0013549D" w:rsidRPr="00400A54" w:rsidRDefault="0013549D" w:rsidP="0013549D">
      <w:pPr>
        <w:jc w:val="both"/>
        <w:rPr>
          <w:bCs/>
        </w:rPr>
      </w:pPr>
      <w:r w:rsidRPr="00400A54">
        <w:rPr>
          <w:bCs/>
        </w:rPr>
        <w:t>2.</w:t>
      </w:r>
      <w:r w:rsidRPr="00400A54">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GM34 u podrumu </w:t>
      </w:r>
      <w:proofErr w:type="spellStart"/>
      <w:r w:rsidRPr="007366DC">
        <w:rPr>
          <w:bCs/>
        </w:rPr>
        <w:t>višestambene</w:t>
      </w:r>
      <w:proofErr w:type="spellEnd"/>
      <w:r w:rsidRPr="007366DC">
        <w:rPr>
          <w:bCs/>
        </w:rPr>
        <w:t xml:space="preserve"> građevine, korisne površine 7,79 m2, podne površine 15,57 m2, upisano u podul.br. 35</w:t>
      </w:r>
    </w:p>
    <w:p w:rsidR="0013549D" w:rsidRDefault="0013549D" w:rsidP="0013549D">
      <w:pPr>
        <w:jc w:val="both"/>
        <w:rPr>
          <w:bCs/>
        </w:rPr>
      </w:pPr>
    </w:p>
    <w:p w:rsidR="0013549D" w:rsidRPr="00400A54" w:rsidRDefault="0013549D" w:rsidP="0013549D">
      <w:pPr>
        <w:jc w:val="both"/>
        <w:rPr>
          <w:bCs/>
        </w:rPr>
      </w:pPr>
      <w:r w:rsidRPr="00400A54">
        <w:rPr>
          <w:bCs/>
        </w:rPr>
        <w:t>NAPOMENA: ZABILJEŽBA PRAVA ZALOGA OD STRANE :</w:t>
      </w:r>
    </w:p>
    <w:p w:rsidR="0013549D" w:rsidRPr="00400A54" w:rsidRDefault="0013549D" w:rsidP="0013549D">
      <w:pPr>
        <w:jc w:val="both"/>
        <w:rPr>
          <w:bCs/>
        </w:rPr>
      </w:pPr>
      <w:r w:rsidRPr="00400A54">
        <w:rPr>
          <w:bCs/>
        </w:rPr>
        <w:t>1.</w:t>
      </w:r>
      <w:r w:rsidRPr="00400A54">
        <w:rPr>
          <w:bCs/>
        </w:rPr>
        <w:tab/>
        <w:t xml:space="preserve">ERSTE&amp; STEIERMARKISCHE BANK d.d. </w:t>
      </w:r>
    </w:p>
    <w:p w:rsidR="0013549D" w:rsidRPr="00400A54" w:rsidRDefault="0013549D" w:rsidP="0013549D">
      <w:pPr>
        <w:jc w:val="both"/>
        <w:rPr>
          <w:bCs/>
        </w:rPr>
      </w:pPr>
      <w:r w:rsidRPr="00400A54">
        <w:rPr>
          <w:bCs/>
        </w:rPr>
        <w:t>2.</w:t>
      </w:r>
      <w:r w:rsidRPr="00400A54">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GM37 u podrumu </w:t>
      </w:r>
      <w:proofErr w:type="spellStart"/>
      <w:r w:rsidRPr="007366DC">
        <w:rPr>
          <w:bCs/>
        </w:rPr>
        <w:t>višestambene</w:t>
      </w:r>
      <w:proofErr w:type="spellEnd"/>
      <w:r w:rsidRPr="007366DC">
        <w:rPr>
          <w:bCs/>
        </w:rPr>
        <w:t xml:space="preserve"> građevine, korisne površine 7,79 m2, podne površine 15,57 m2, upisano u podul.br. 38</w:t>
      </w:r>
    </w:p>
    <w:p w:rsidR="0013549D" w:rsidRDefault="0013549D" w:rsidP="0013549D">
      <w:pPr>
        <w:jc w:val="both"/>
        <w:rPr>
          <w:bCs/>
        </w:rPr>
      </w:pPr>
    </w:p>
    <w:p w:rsidR="0013549D" w:rsidRPr="00400A54" w:rsidRDefault="0013549D" w:rsidP="0013549D">
      <w:pPr>
        <w:jc w:val="both"/>
        <w:rPr>
          <w:bCs/>
        </w:rPr>
      </w:pPr>
      <w:r w:rsidRPr="00400A54">
        <w:rPr>
          <w:bCs/>
        </w:rPr>
        <w:t>NAPOMENA: ZABILJEŽBA PRAVA ZALOGA OD STRANE :</w:t>
      </w:r>
    </w:p>
    <w:p w:rsidR="0013549D" w:rsidRPr="00400A54" w:rsidRDefault="0013549D" w:rsidP="0013549D">
      <w:pPr>
        <w:jc w:val="both"/>
        <w:rPr>
          <w:bCs/>
        </w:rPr>
      </w:pPr>
      <w:r w:rsidRPr="00400A54">
        <w:rPr>
          <w:bCs/>
        </w:rPr>
        <w:t>1.</w:t>
      </w:r>
      <w:r w:rsidRPr="00400A54">
        <w:rPr>
          <w:bCs/>
        </w:rPr>
        <w:tab/>
        <w:t xml:space="preserve">ERSTE&amp; STEIERMARKISCHE BANK d.d. </w:t>
      </w:r>
    </w:p>
    <w:p w:rsidR="0013549D" w:rsidRPr="00400A54" w:rsidRDefault="0013549D" w:rsidP="0013549D">
      <w:pPr>
        <w:jc w:val="both"/>
        <w:rPr>
          <w:bCs/>
        </w:rPr>
      </w:pPr>
      <w:r w:rsidRPr="00400A54">
        <w:rPr>
          <w:bCs/>
        </w:rPr>
        <w:t>2.</w:t>
      </w:r>
      <w:r w:rsidRPr="00400A54">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15/10000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garažnog mjesta GM62 u podrumu </w:t>
      </w:r>
      <w:proofErr w:type="spellStart"/>
      <w:r w:rsidRPr="007366DC">
        <w:rPr>
          <w:bCs/>
        </w:rPr>
        <w:t>višestambene</w:t>
      </w:r>
      <w:proofErr w:type="spellEnd"/>
      <w:r w:rsidRPr="007366DC">
        <w:rPr>
          <w:bCs/>
        </w:rPr>
        <w:t xml:space="preserve"> građevine, korisne površine 7,82 m2, podne površine 15,63 m2, upisano u podul.br. 63</w:t>
      </w:r>
    </w:p>
    <w:p w:rsidR="0013549D" w:rsidRDefault="0013549D" w:rsidP="0013549D">
      <w:pPr>
        <w:jc w:val="both"/>
        <w:rPr>
          <w:bCs/>
        </w:rPr>
      </w:pPr>
    </w:p>
    <w:p w:rsidR="0013549D" w:rsidRPr="00B23426" w:rsidRDefault="0013549D" w:rsidP="0013549D">
      <w:pPr>
        <w:jc w:val="both"/>
        <w:rPr>
          <w:bCs/>
        </w:rPr>
      </w:pPr>
      <w:r w:rsidRPr="00B23426">
        <w:rPr>
          <w:bCs/>
        </w:rPr>
        <w:t>NAPOMENA: ZABILJEŽBA PRAVA ZALOGA OD STRANE :</w:t>
      </w:r>
    </w:p>
    <w:p w:rsidR="0013549D" w:rsidRPr="00B23426" w:rsidRDefault="0013549D" w:rsidP="0013549D">
      <w:pPr>
        <w:jc w:val="both"/>
        <w:rPr>
          <w:bCs/>
        </w:rPr>
      </w:pPr>
      <w:r w:rsidRPr="00B23426">
        <w:rPr>
          <w:bCs/>
        </w:rPr>
        <w:t>1.</w:t>
      </w:r>
      <w:r w:rsidRPr="00B23426">
        <w:rPr>
          <w:bCs/>
        </w:rPr>
        <w:tab/>
        <w:t xml:space="preserve">ERSTE&amp; STEIERMARKISCHE BANK d.d. </w:t>
      </w:r>
    </w:p>
    <w:p w:rsidR="0013549D" w:rsidRPr="00B23426" w:rsidRDefault="0013549D" w:rsidP="0013549D">
      <w:pPr>
        <w:jc w:val="both"/>
        <w:rPr>
          <w:bCs/>
        </w:rPr>
      </w:pPr>
      <w:r w:rsidRPr="00B23426">
        <w:rPr>
          <w:bCs/>
        </w:rPr>
        <w:t>2.</w:t>
      </w:r>
      <w:r w:rsidRPr="00B23426">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64 na prvom katu - četvrti ulaz, ukupne korisne površine 44,93 m2, a koji se sastoji od predsoblja, dnevnog boravka, blagovaonice s kuhinjom, degažmana, sobe, kupaonice i balkona podne površine 4,48 m2, sve u nacrtima označeno svijetlozelenom bojom, te spremišta Sp64 u prizemlju, podne površine 1,66 m2 i parkirališta P20 u dvorištu, podne površine 11,00 m2, upisano u podul.br. 110</w:t>
      </w:r>
    </w:p>
    <w:p w:rsidR="0013549D" w:rsidRDefault="0013549D" w:rsidP="0013549D">
      <w:pPr>
        <w:jc w:val="both"/>
        <w:rPr>
          <w:bCs/>
        </w:rPr>
      </w:pPr>
    </w:p>
    <w:p w:rsidR="0013549D" w:rsidRPr="00B23426" w:rsidRDefault="0013549D" w:rsidP="0013549D">
      <w:pPr>
        <w:jc w:val="both"/>
        <w:rPr>
          <w:bCs/>
        </w:rPr>
      </w:pPr>
      <w:r w:rsidRPr="00B23426">
        <w:rPr>
          <w:bCs/>
        </w:rPr>
        <w:t>NAPOMENA: ZABILJEŽBA PRAVA ZALOGA OD STRANE :</w:t>
      </w:r>
    </w:p>
    <w:p w:rsidR="0013549D" w:rsidRPr="00B23426" w:rsidRDefault="0013549D" w:rsidP="0013549D">
      <w:pPr>
        <w:jc w:val="both"/>
        <w:rPr>
          <w:bCs/>
        </w:rPr>
      </w:pPr>
      <w:r w:rsidRPr="00B23426">
        <w:rPr>
          <w:bCs/>
        </w:rPr>
        <w:t>1.</w:t>
      </w:r>
      <w:r w:rsidRPr="00B23426">
        <w:rPr>
          <w:bCs/>
        </w:rPr>
        <w:tab/>
        <w:t xml:space="preserve">ERSTE&amp; STEIERMARKISCHE BANK d.d. </w:t>
      </w:r>
    </w:p>
    <w:p w:rsidR="0013549D" w:rsidRPr="00B23426" w:rsidRDefault="0013549D" w:rsidP="0013549D">
      <w:pPr>
        <w:jc w:val="both"/>
        <w:rPr>
          <w:bCs/>
        </w:rPr>
      </w:pPr>
      <w:r w:rsidRPr="00B23426">
        <w:rPr>
          <w:bCs/>
        </w:rPr>
        <w:t>2.</w:t>
      </w:r>
      <w:r w:rsidRPr="00B23426">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37 na drugom katu - drugi ulaz, ukupne korisne površine 44,84 m2, a koji se sastoji od predsoblja, dnevnog boravka s blagovaonicom, kuhinje, degažmana, sobe, kupaonice i </w:t>
      </w:r>
      <w:proofErr w:type="spellStart"/>
      <w:r w:rsidRPr="007366DC">
        <w:rPr>
          <w:bCs/>
        </w:rPr>
        <w:t>loggie</w:t>
      </w:r>
      <w:proofErr w:type="spellEnd"/>
      <w:r w:rsidRPr="007366DC">
        <w:rPr>
          <w:bCs/>
        </w:rPr>
        <w:t xml:space="preserve"> podne površine 3,49 m2, sve u nacrtima označeno ružičastom bojom s horizontalnom šrafurom, te spremišta Sp37 u prizemlju, podne površine 1,61 m2, upisano u podul.br. 128</w:t>
      </w:r>
    </w:p>
    <w:p w:rsidR="0013549D" w:rsidRDefault="0013549D" w:rsidP="0013549D">
      <w:pPr>
        <w:jc w:val="both"/>
        <w:rPr>
          <w:bCs/>
        </w:rPr>
      </w:pPr>
    </w:p>
    <w:p w:rsidR="0013549D" w:rsidRPr="00B23426" w:rsidRDefault="0013549D" w:rsidP="0013549D">
      <w:pPr>
        <w:jc w:val="both"/>
        <w:rPr>
          <w:bCs/>
        </w:rPr>
      </w:pPr>
      <w:r w:rsidRPr="00B23426">
        <w:rPr>
          <w:bCs/>
        </w:rPr>
        <w:t>NAPOMENA: ZABILJEŽBA PRAVA ZALOGA OD STRANE :</w:t>
      </w:r>
    </w:p>
    <w:p w:rsidR="0013549D" w:rsidRPr="00B23426" w:rsidRDefault="0013549D" w:rsidP="0013549D">
      <w:pPr>
        <w:jc w:val="both"/>
        <w:rPr>
          <w:bCs/>
        </w:rPr>
      </w:pPr>
      <w:r w:rsidRPr="00B23426">
        <w:rPr>
          <w:bCs/>
        </w:rPr>
        <w:t>1.</w:t>
      </w:r>
      <w:r w:rsidRPr="00B23426">
        <w:rPr>
          <w:bCs/>
        </w:rPr>
        <w:tab/>
        <w:t xml:space="preserve">ERSTE&amp; STEIERMARKISCHE BANK d.d. </w:t>
      </w:r>
    </w:p>
    <w:p w:rsidR="0013549D" w:rsidRPr="00B23426" w:rsidRDefault="0013549D" w:rsidP="0013549D">
      <w:pPr>
        <w:jc w:val="both"/>
        <w:rPr>
          <w:bCs/>
        </w:rPr>
      </w:pPr>
      <w:r w:rsidRPr="00B23426">
        <w:rPr>
          <w:bCs/>
        </w:rPr>
        <w:t>2.</w:t>
      </w:r>
      <w:r w:rsidRPr="00B23426">
        <w:rPr>
          <w:bCs/>
        </w:rPr>
        <w:tab/>
        <w:t>REPUBLIKA HRVATSKA, MINISTARSTVO FINANCIJA, POREZNA UPRAVA</w:t>
      </w:r>
    </w:p>
    <w:p w:rsidR="0013549D" w:rsidRDefault="0013549D" w:rsidP="0013549D">
      <w:pPr>
        <w:jc w:val="both"/>
        <w:rPr>
          <w:bCs/>
        </w:rPr>
      </w:pPr>
    </w:p>
    <w:p w:rsidR="0013549D" w:rsidRPr="007366DC" w:rsidRDefault="0013549D" w:rsidP="0013549D">
      <w:pPr>
        <w:jc w:val="both"/>
        <w:rPr>
          <w:bCs/>
        </w:rPr>
      </w:pPr>
    </w:p>
    <w:p w:rsidR="0013549D" w:rsidRPr="007366DC" w:rsidRDefault="0013549D" w:rsidP="0013549D">
      <w:pPr>
        <w:jc w:val="both"/>
        <w:rPr>
          <w:bCs/>
        </w:rPr>
      </w:pPr>
    </w:p>
    <w:p w:rsidR="0013549D" w:rsidRDefault="0013549D" w:rsidP="0013549D">
      <w:pPr>
        <w:jc w:val="both"/>
        <w:rPr>
          <w:bCs/>
        </w:rPr>
      </w:pPr>
      <w:r w:rsidRPr="007366DC">
        <w:rPr>
          <w:bCs/>
        </w:rPr>
        <w:t xml:space="preserve">87/10000 idealnog suvlasničkog dijela k.č.br. 738, u naravi dvorište, Ulica Hrvatskog preporoda, površine 2809 m2, stambena zgrada br. 67 a, b, c, d, Ulica Hrvatskog preporoda, površine 1763 m2, kuća br. 43, Zagrebačka ulica, površine 120 m2, sveukupno površine 4692 m2, neodvojivo povezano s vlasništvom stana 55 na drugom katu - treći ulaz, ukupne korisne površine 44,84 m2, a koji se sastoji od predsoblja, dnevnog boravka s blagovaonicom, kuhinje, degažmana, sobe, kupaonice, </w:t>
      </w:r>
      <w:proofErr w:type="spellStart"/>
      <w:r w:rsidRPr="007366DC">
        <w:rPr>
          <w:bCs/>
        </w:rPr>
        <w:t>loggie</w:t>
      </w:r>
      <w:proofErr w:type="spellEnd"/>
      <w:r w:rsidRPr="007366DC">
        <w:rPr>
          <w:bCs/>
        </w:rPr>
        <w:t xml:space="preserve"> podne površine 3,49 m2 i terase podne površine 64,16 m2, sve u nacrtima označeno crvenom bojom, te spremišta Sp55 u prizemlju, podne površine 1,51 m2 i parkirališta P12 u dvorištu, podne površine 11,50 m2, upisano u podul.br. 130</w:t>
      </w:r>
    </w:p>
    <w:p w:rsidR="0013549D" w:rsidRDefault="0013549D" w:rsidP="0013549D">
      <w:pPr>
        <w:jc w:val="both"/>
        <w:rPr>
          <w:bCs/>
        </w:rPr>
      </w:pPr>
    </w:p>
    <w:p w:rsidR="0013549D" w:rsidRPr="00B23426" w:rsidRDefault="0013549D" w:rsidP="0013549D">
      <w:pPr>
        <w:jc w:val="both"/>
        <w:rPr>
          <w:bCs/>
        </w:rPr>
      </w:pPr>
      <w:r w:rsidRPr="00B23426">
        <w:rPr>
          <w:bCs/>
        </w:rPr>
        <w:t>NAPOMENA: ZABILJEŽBA PRAVA ZALOGA OD STRANE :</w:t>
      </w:r>
    </w:p>
    <w:p w:rsidR="0013549D" w:rsidRPr="00B23426" w:rsidRDefault="0013549D" w:rsidP="0013549D">
      <w:pPr>
        <w:jc w:val="both"/>
        <w:rPr>
          <w:bCs/>
        </w:rPr>
      </w:pPr>
      <w:r w:rsidRPr="00B23426">
        <w:rPr>
          <w:bCs/>
        </w:rPr>
        <w:t>1.</w:t>
      </w:r>
      <w:r w:rsidRPr="00B23426">
        <w:rPr>
          <w:bCs/>
        </w:rPr>
        <w:tab/>
        <w:t xml:space="preserve">ERSTE&amp; STEIERMARKISCHE BANK d.d. </w:t>
      </w:r>
    </w:p>
    <w:p w:rsidR="0013549D" w:rsidRPr="00B23426" w:rsidRDefault="0013549D" w:rsidP="0013549D">
      <w:pPr>
        <w:jc w:val="both"/>
        <w:rPr>
          <w:bCs/>
        </w:rPr>
      </w:pPr>
      <w:r w:rsidRPr="00B23426">
        <w:rPr>
          <w:bCs/>
        </w:rPr>
        <w:t>2.</w:t>
      </w:r>
      <w:r w:rsidRPr="00B23426">
        <w:rPr>
          <w:bCs/>
        </w:rPr>
        <w:tab/>
        <w:t>REPUBLIKA HRVATSKA, MINISTARSTVO FINANCIJA, POREZNA UPRAVA</w:t>
      </w:r>
    </w:p>
    <w:p w:rsidR="0013549D" w:rsidRPr="007366DC" w:rsidRDefault="0013549D" w:rsidP="0013549D">
      <w:pPr>
        <w:jc w:val="both"/>
        <w:rPr>
          <w:bCs/>
        </w:rPr>
      </w:pPr>
    </w:p>
    <w:p w:rsidR="0013549D" w:rsidRPr="007366DC" w:rsidRDefault="0013549D" w:rsidP="0013549D">
      <w:pPr>
        <w:jc w:val="both"/>
        <w:rPr>
          <w:bCs/>
        </w:rPr>
      </w:pPr>
    </w:p>
    <w:p w:rsidR="0013549D" w:rsidRPr="007366DC" w:rsidRDefault="0013549D" w:rsidP="0013549D">
      <w:pPr>
        <w:jc w:val="both"/>
        <w:rPr>
          <w:bCs/>
        </w:rPr>
      </w:pPr>
      <w:r w:rsidRPr="007366DC">
        <w:rPr>
          <w:bCs/>
        </w:rPr>
        <w:t xml:space="preserve">2. na nekretninama u vlasništvu trećih osoba, društva TK Tim d.o.o. i </w:t>
      </w:r>
      <w:proofErr w:type="spellStart"/>
      <w:r w:rsidRPr="007366DC">
        <w:rPr>
          <w:bCs/>
        </w:rPr>
        <w:t>Deni</w:t>
      </w:r>
      <w:proofErr w:type="spellEnd"/>
      <w:r w:rsidRPr="007366DC">
        <w:rPr>
          <w:bCs/>
        </w:rPr>
        <w:t xml:space="preserve">-Danice </w:t>
      </w:r>
      <w:proofErr w:type="spellStart"/>
      <w:r w:rsidRPr="007366DC">
        <w:rPr>
          <w:bCs/>
        </w:rPr>
        <w:t>Ferenčak</w:t>
      </w:r>
      <w:proofErr w:type="spellEnd"/>
      <w:r w:rsidRPr="007366DC">
        <w:rPr>
          <w:bCs/>
        </w:rPr>
        <w:t>, upisanim u zemljišne knjige Općinskog suda u Novom Zagrebu, i to:</w:t>
      </w:r>
    </w:p>
    <w:p w:rsidR="0013549D" w:rsidRPr="007366DC" w:rsidRDefault="0013549D" w:rsidP="0013549D">
      <w:pPr>
        <w:jc w:val="both"/>
        <w:rPr>
          <w:bCs/>
        </w:rPr>
      </w:pPr>
    </w:p>
    <w:p w:rsidR="0013549D" w:rsidRPr="007366DC" w:rsidRDefault="0013549D" w:rsidP="0013549D">
      <w:pPr>
        <w:jc w:val="both"/>
        <w:rPr>
          <w:bCs/>
        </w:rPr>
      </w:pPr>
      <w:r w:rsidRPr="007366DC">
        <w:rPr>
          <w:bCs/>
        </w:rPr>
        <w:t xml:space="preserve">- </w:t>
      </w:r>
      <w:proofErr w:type="spellStart"/>
      <w:r w:rsidRPr="007366DC">
        <w:rPr>
          <w:bCs/>
        </w:rPr>
        <w:t>zk</w:t>
      </w:r>
      <w:proofErr w:type="spellEnd"/>
      <w:r w:rsidRPr="007366DC">
        <w:rPr>
          <w:bCs/>
        </w:rPr>
        <w:t xml:space="preserve">. ul.br. 1521 k.o. </w:t>
      </w:r>
      <w:proofErr w:type="spellStart"/>
      <w:r w:rsidRPr="007366DC">
        <w:rPr>
          <w:bCs/>
        </w:rPr>
        <w:t>Zaprudski</w:t>
      </w:r>
      <w:proofErr w:type="spellEnd"/>
      <w:r w:rsidRPr="007366DC">
        <w:rPr>
          <w:bCs/>
        </w:rPr>
        <w:t xml:space="preserve"> Otok</w:t>
      </w:r>
    </w:p>
    <w:p w:rsidR="0013549D" w:rsidRPr="007366DC" w:rsidRDefault="0013549D" w:rsidP="0013549D">
      <w:pPr>
        <w:jc w:val="both"/>
        <w:rPr>
          <w:bCs/>
        </w:rPr>
      </w:pPr>
    </w:p>
    <w:p w:rsidR="0013549D" w:rsidRDefault="0013549D" w:rsidP="0013549D">
      <w:pPr>
        <w:jc w:val="both"/>
        <w:rPr>
          <w:bCs/>
        </w:rPr>
      </w:pPr>
      <w:r w:rsidRPr="007366DC">
        <w:rPr>
          <w:bCs/>
        </w:rPr>
        <w:lastRenderedPageBreak/>
        <w:t>16/1000 idealnog suvlasničkog dijela k.č.br. 1569/1, u naravi stambeno poslovna zgrada br. 27 Većeslava Holjevca i dvorište, površine 3178 m2, neodvojivo povezano s vlasništvom posebnog dijela nekretnine i to trosobnog stana na II. katu oznake 2/2.4 (II. ulaz) neto korisne površine 64,40 m2 te pripadajući dijelovi: lođa površine 7,15 m2, spremište b. 24 u podrumu površine 2,85 m2 i parkirno mjesto u podrumu br. 8 površine 13,22 m2, upisano u podul.br. 24</w:t>
      </w:r>
    </w:p>
    <w:p w:rsidR="0013549D" w:rsidRDefault="0013549D" w:rsidP="0013549D">
      <w:pPr>
        <w:jc w:val="both"/>
        <w:rPr>
          <w:bCs/>
        </w:rPr>
      </w:pPr>
    </w:p>
    <w:p w:rsidR="0013549D" w:rsidRPr="000B3B5D" w:rsidRDefault="0013549D" w:rsidP="0013549D">
      <w:pPr>
        <w:jc w:val="both"/>
        <w:rPr>
          <w:bCs/>
        </w:rPr>
      </w:pPr>
      <w:r w:rsidRPr="000B3B5D">
        <w:rPr>
          <w:bCs/>
        </w:rPr>
        <w:t>NAPOMENA: ZABILJEŽBA PRAVA ZALOGA OD STRANE :</w:t>
      </w:r>
    </w:p>
    <w:p w:rsidR="0013549D" w:rsidRPr="000B3B5D" w:rsidRDefault="0013549D" w:rsidP="0013549D">
      <w:pPr>
        <w:jc w:val="both"/>
        <w:rPr>
          <w:bCs/>
        </w:rPr>
      </w:pPr>
      <w:r w:rsidRPr="000B3B5D">
        <w:rPr>
          <w:bCs/>
        </w:rPr>
        <w:t>1.</w:t>
      </w:r>
      <w:r w:rsidRPr="000B3B5D">
        <w:rPr>
          <w:bCs/>
        </w:rPr>
        <w:tab/>
        <w:t>ERSTE&amp; STEIERMARKISCHE BANK d.d.</w:t>
      </w:r>
    </w:p>
    <w:p w:rsidR="0013549D" w:rsidRPr="007366DC" w:rsidRDefault="0013549D" w:rsidP="0013549D">
      <w:pPr>
        <w:jc w:val="both"/>
        <w:rPr>
          <w:bCs/>
        </w:rPr>
      </w:pPr>
    </w:p>
    <w:p w:rsidR="0013549D" w:rsidRDefault="0013549D" w:rsidP="0013549D">
      <w:pPr>
        <w:jc w:val="both"/>
        <w:rPr>
          <w:bCs/>
        </w:rPr>
      </w:pPr>
      <w:r w:rsidRPr="007366DC">
        <w:rPr>
          <w:bCs/>
        </w:rPr>
        <w:t>15/1000 idealnog suvlasničkog dijela k.č.br. 1569/1, u naravi stambeno poslovna zgrada br. 27 Većeslava Holjevca i dvorište, površine 3178 m2, neodvojivo povezano s vlasništvom posebnog dijela nekretnine i to trosobnog stana na 5. katu oznake 2/5.1 (2. ulaz) neto korisne površine 62,87 m2 te pripadajući dijelovi: terasa 1 površine 7,28 m2, terasa 2 površine 7,28 m2 i parkirno mjesto br. 17 u podrumu površine 13,22 m2, upisano u podul.br. 62</w:t>
      </w:r>
    </w:p>
    <w:p w:rsidR="0013549D" w:rsidRDefault="0013549D" w:rsidP="0013549D">
      <w:pPr>
        <w:jc w:val="both"/>
        <w:rPr>
          <w:bCs/>
        </w:rPr>
      </w:pPr>
    </w:p>
    <w:p w:rsidR="0013549D" w:rsidRPr="000B3B5D" w:rsidRDefault="0013549D" w:rsidP="0013549D">
      <w:pPr>
        <w:jc w:val="both"/>
        <w:rPr>
          <w:bCs/>
        </w:rPr>
      </w:pPr>
      <w:r w:rsidRPr="000B3B5D">
        <w:rPr>
          <w:bCs/>
        </w:rPr>
        <w:t>NAPOMENA: ZABILJEŽBA PRAVA ZALOGA OD STRANE :</w:t>
      </w:r>
    </w:p>
    <w:p w:rsidR="0013549D" w:rsidRPr="000B3B5D" w:rsidRDefault="0013549D" w:rsidP="0013549D">
      <w:pPr>
        <w:jc w:val="both"/>
        <w:rPr>
          <w:bCs/>
        </w:rPr>
      </w:pPr>
      <w:r w:rsidRPr="000B3B5D">
        <w:rPr>
          <w:bCs/>
        </w:rPr>
        <w:t>1.</w:t>
      </w:r>
      <w:r w:rsidRPr="000B3B5D">
        <w:rPr>
          <w:bCs/>
        </w:rPr>
        <w:tab/>
        <w:t>ERSTE&amp; STEIERMARKISCHE BANK d.d.</w:t>
      </w:r>
    </w:p>
    <w:p w:rsidR="0013549D" w:rsidRPr="007366DC" w:rsidRDefault="0013549D" w:rsidP="0013549D">
      <w:pPr>
        <w:jc w:val="both"/>
        <w:rPr>
          <w:bCs/>
        </w:rPr>
      </w:pPr>
    </w:p>
    <w:p w:rsidR="0013549D" w:rsidRDefault="0013549D" w:rsidP="0013549D">
      <w:pPr>
        <w:jc w:val="both"/>
        <w:rPr>
          <w:bCs/>
        </w:rPr>
      </w:pPr>
      <w:r w:rsidRPr="007366DC">
        <w:rPr>
          <w:bCs/>
        </w:rPr>
        <w:t>14/1000 idealnog suvlasničkog dijela k.č.br. 1569/1, u naravi stambeno poslovna zgrada br. 27 Većeslava Holjevca i dvorište, površine 3178 m2, neodvojivo povezano s vlasništvom posebnog dijela nekretnine i to trosobnog stana na 5. katu oznake 2/5.2 (2. ulaz) neto korisne površine 57,43 m2 te pripadajući dijelovi terasa površine 14,84 m2 i parkirno mjesto br. 18 u podrumu površine 12,87 m2, upisano u podul.br. 63</w:t>
      </w:r>
    </w:p>
    <w:p w:rsidR="0013549D" w:rsidRDefault="0013549D" w:rsidP="0013549D">
      <w:pPr>
        <w:jc w:val="both"/>
        <w:rPr>
          <w:bCs/>
        </w:rPr>
      </w:pPr>
    </w:p>
    <w:p w:rsidR="0013549D" w:rsidRPr="000B3B5D" w:rsidRDefault="0013549D" w:rsidP="0013549D">
      <w:pPr>
        <w:jc w:val="both"/>
        <w:rPr>
          <w:bCs/>
        </w:rPr>
      </w:pPr>
      <w:r w:rsidRPr="000B3B5D">
        <w:rPr>
          <w:bCs/>
        </w:rPr>
        <w:t>NAPOMENA: ZABILJEŽBA PRAVA ZALOGA OD STRANE :</w:t>
      </w:r>
    </w:p>
    <w:p w:rsidR="0013549D" w:rsidRPr="000B3B5D" w:rsidRDefault="0013549D" w:rsidP="0013549D">
      <w:pPr>
        <w:jc w:val="both"/>
        <w:rPr>
          <w:bCs/>
        </w:rPr>
      </w:pPr>
      <w:r w:rsidRPr="000B3B5D">
        <w:rPr>
          <w:bCs/>
        </w:rPr>
        <w:t>1.</w:t>
      </w:r>
      <w:r w:rsidRPr="000B3B5D">
        <w:rPr>
          <w:bCs/>
        </w:rPr>
        <w:tab/>
        <w:t>ERSTE&amp; STEIERMARKISCHE BANK d.d.</w:t>
      </w:r>
    </w:p>
    <w:p w:rsidR="0013549D" w:rsidRPr="007366DC" w:rsidRDefault="0013549D" w:rsidP="0013549D">
      <w:pPr>
        <w:jc w:val="both"/>
        <w:rPr>
          <w:bCs/>
        </w:rPr>
      </w:pPr>
    </w:p>
    <w:p w:rsidR="0013549D" w:rsidRDefault="0013549D" w:rsidP="0013549D">
      <w:pPr>
        <w:jc w:val="both"/>
        <w:rPr>
          <w:bCs/>
        </w:rPr>
      </w:pPr>
      <w:r w:rsidRPr="007366DC">
        <w:rPr>
          <w:bCs/>
        </w:rPr>
        <w:t>19/1000 idealnog suvlasničkog dijela k.č.br. 1569/1, u naravi stambeno poslovna zgrada br. 27 Većeslava Holjevca i dvorište, površine 3178 m2, neodvojivo povezano s vlasništvom posebnog dijela nekretnine i to poslovnog prostora u prizemlju oznake PP 3 neto korisne površine 96,91 m2, upisano u podul.br. 80</w:t>
      </w:r>
    </w:p>
    <w:p w:rsidR="0013549D" w:rsidRDefault="0013549D" w:rsidP="0013549D">
      <w:pPr>
        <w:jc w:val="both"/>
        <w:rPr>
          <w:bCs/>
        </w:rPr>
      </w:pPr>
    </w:p>
    <w:p w:rsidR="0013549D" w:rsidRPr="000B3B5D" w:rsidRDefault="0013549D" w:rsidP="0013549D">
      <w:pPr>
        <w:jc w:val="both"/>
        <w:rPr>
          <w:bCs/>
        </w:rPr>
      </w:pPr>
      <w:r w:rsidRPr="000B3B5D">
        <w:rPr>
          <w:bCs/>
        </w:rPr>
        <w:t>NAPOMENA: ZABILJEŽBA PRAVA ZALOGA OD STRANE :</w:t>
      </w:r>
    </w:p>
    <w:p w:rsidR="0013549D" w:rsidRPr="000B3B5D" w:rsidRDefault="0013549D" w:rsidP="0013549D">
      <w:pPr>
        <w:jc w:val="both"/>
        <w:rPr>
          <w:bCs/>
        </w:rPr>
      </w:pPr>
      <w:r w:rsidRPr="000B3B5D">
        <w:rPr>
          <w:bCs/>
        </w:rPr>
        <w:t>1.</w:t>
      </w:r>
      <w:r w:rsidRPr="000B3B5D">
        <w:rPr>
          <w:bCs/>
        </w:rPr>
        <w:tab/>
        <w:t>ERSTE&amp; STEIERMARKISCHE BANK d.d.</w:t>
      </w:r>
    </w:p>
    <w:p w:rsidR="0013549D" w:rsidRPr="007366DC" w:rsidRDefault="0013549D" w:rsidP="0013549D">
      <w:pPr>
        <w:jc w:val="both"/>
        <w:rPr>
          <w:bCs/>
        </w:rPr>
      </w:pPr>
    </w:p>
    <w:p w:rsidR="0013549D" w:rsidRDefault="0013549D" w:rsidP="0013549D">
      <w:pPr>
        <w:jc w:val="both"/>
        <w:rPr>
          <w:bCs/>
        </w:rPr>
      </w:pPr>
      <w:r w:rsidRPr="007366DC">
        <w:rPr>
          <w:bCs/>
        </w:rPr>
        <w:t xml:space="preserve">10/1000 idealnog suvlasničkog dijela k.č.br. 1569/1, u naravi stambeno poslovna zgrada br. 27 Većeslava Holjevca i dvorište, površine 3178 m2, neodvojivo povezano s vlasništvom posebnog dijela nekretnine i to poslovnog prostora u </w:t>
      </w:r>
      <w:proofErr w:type="spellStart"/>
      <w:r w:rsidRPr="007366DC">
        <w:rPr>
          <w:bCs/>
        </w:rPr>
        <w:t>prizmelju</w:t>
      </w:r>
      <w:proofErr w:type="spellEnd"/>
      <w:r w:rsidRPr="007366DC">
        <w:rPr>
          <w:bCs/>
        </w:rPr>
        <w:t xml:space="preserve"> oznake PP 5 neto korisne površine 47,96 m2, upisano u podul.br. 82</w:t>
      </w:r>
    </w:p>
    <w:p w:rsidR="0013549D" w:rsidRDefault="0013549D" w:rsidP="0013549D">
      <w:pPr>
        <w:jc w:val="both"/>
        <w:rPr>
          <w:bCs/>
        </w:rPr>
      </w:pPr>
    </w:p>
    <w:p w:rsidR="0013549D" w:rsidRPr="000B3B5D" w:rsidRDefault="0013549D" w:rsidP="0013549D">
      <w:pPr>
        <w:jc w:val="both"/>
        <w:rPr>
          <w:bCs/>
        </w:rPr>
      </w:pPr>
      <w:r w:rsidRPr="000B3B5D">
        <w:rPr>
          <w:bCs/>
        </w:rPr>
        <w:t>NAPOMENA: ZABILJEŽBA PRAVA ZALOGA OD STRANE :</w:t>
      </w:r>
    </w:p>
    <w:p w:rsidR="0013549D" w:rsidRPr="000B3B5D" w:rsidRDefault="0013549D" w:rsidP="0013549D">
      <w:pPr>
        <w:jc w:val="both"/>
        <w:rPr>
          <w:bCs/>
        </w:rPr>
      </w:pPr>
      <w:r w:rsidRPr="000B3B5D">
        <w:rPr>
          <w:bCs/>
        </w:rPr>
        <w:t>1.</w:t>
      </w:r>
      <w:r w:rsidRPr="000B3B5D">
        <w:rPr>
          <w:bCs/>
        </w:rPr>
        <w:tab/>
        <w:t>ERSTE&amp; STEIERMARKISCHE BANK d.d.</w:t>
      </w:r>
    </w:p>
    <w:p w:rsidR="0013549D" w:rsidRPr="007366DC" w:rsidRDefault="0013549D" w:rsidP="0013549D">
      <w:pPr>
        <w:jc w:val="both"/>
        <w:rPr>
          <w:bCs/>
        </w:rPr>
      </w:pPr>
    </w:p>
    <w:p w:rsidR="0013549D" w:rsidRPr="007366DC" w:rsidRDefault="0013549D" w:rsidP="0013549D">
      <w:pPr>
        <w:jc w:val="both"/>
        <w:rPr>
          <w:bCs/>
        </w:rPr>
      </w:pPr>
      <w:r w:rsidRPr="007366DC">
        <w:rPr>
          <w:bCs/>
        </w:rPr>
        <w:t>- zk.ul.br. 13293 k.o. Klara</w:t>
      </w:r>
    </w:p>
    <w:p w:rsidR="0013549D" w:rsidRPr="007366DC" w:rsidRDefault="0013549D" w:rsidP="0013549D">
      <w:pPr>
        <w:jc w:val="both"/>
        <w:rPr>
          <w:bCs/>
        </w:rPr>
      </w:pPr>
      <w:r w:rsidRPr="007366DC">
        <w:rPr>
          <w:bCs/>
        </w:rPr>
        <w:t>k.č.br. 2377/1, u naravi dvorište Horvatova ulica, površine 1923 m2</w:t>
      </w:r>
    </w:p>
    <w:p w:rsidR="0013549D" w:rsidRPr="008404E6" w:rsidRDefault="0013549D" w:rsidP="0013549D">
      <w:pPr>
        <w:jc w:val="both"/>
        <w:rPr>
          <w:lang w:eastAsia="en-US"/>
        </w:rPr>
      </w:pPr>
      <w:r w:rsidRPr="007366DC">
        <w:rPr>
          <w:bCs/>
        </w:rPr>
        <w:t>k.č.br. 2377/7, u naravi dvorište, Horvatova ulica, površine 1322 m2</w:t>
      </w:r>
      <w:r w:rsidRPr="008404E6">
        <w:rPr>
          <w:lang w:eastAsia="en-US"/>
        </w:rPr>
        <w:tab/>
      </w:r>
    </w:p>
    <w:p w:rsidR="0013549D" w:rsidRDefault="0013549D" w:rsidP="0013549D">
      <w:pPr>
        <w:jc w:val="both"/>
        <w:rPr>
          <w:lang w:eastAsia="en-US"/>
        </w:rPr>
      </w:pPr>
    </w:p>
    <w:p w:rsidR="008604D0" w:rsidRDefault="008604D0" w:rsidP="0013549D">
      <w:pPr>
        <w:jc w:val="both"/>
        <w:rPr>
          <w:lang w:eastAsia="en-US"/>
        </w:rPr>
      </w:pPr>
    </w:p>
    <w:p w:rsidR="008604D0" w:rsidRDefault="008604D0" w:rsidP="0013549D">
      <w:pPr>
        <w:jc w:val="both"/>
        <w:rPr>
          <w:lang w:eastAsia="en-US"/>
        </w:rPr>
      </w:pPr>
    </w:p>
    <w:p w:rsidR="0013549D" w:rsidRDefault="0013549D" w:rsidP="0013549D">
      <w:pPr>
        <w:jc w:val="both"/>
        <w:rPr>
          <w:lang w:eastAsia="en-US"/>
        </w:rPr>
      </w:pPr>
    </w:p>
    <w:p w:rsidR="00083594" w:rsidRPr="007C14E7" w:rsidRDefault="00083594" w:rsidP="00083594">
      <w:pPr>
        <w:rPr>
          <w:b/>
          <w:bCs/>
        </w:rPr>
      </w:pPr>
      <w:r w:rsidRPr="007C14E7">
        <w:rPr>
          <w:b/>
          <w:bCs/>
        </w:rPr>
        <w:lastRenderedPageBreak/>
        <w:t>RAZLUČNIH PRAVA</w:t>
      </w:r>
    </w:p>
    <w:p w:rsidR="00083594" w:rsidRDefault="00A85691" w:rsidP="00083594">
      <w:pPr>
        <w:rPr>
          <w:bCs/>
        </w:rPr>
      </w:pPr>
      <w:proofErr w:type="spellStart"/>
      <w:r>
        <w:rPr>
          <w:bCs/>
        </w:rPr>
        <w:t>Razlučni</w:t>
      </w:r>
      <w:proofErr w:type="spellEnd"/>
      <w:r>
        <w:rPr>
          <w:bCs/>
        </w:rPr>
        <w:t xml:space="preserve"> vjerovnici obavijestili su stečajnu upraviteljicu o zasnivanju založnog pra</w:t>
      </w:r>
      <w:r w:rsidR="00055AB9">
        <w:rPr>
          <w:bCs/>
        </w:rPr>
        <w:t xml:space="preserve">va: </w:t>
      </w:r>
    </w:p>
    <w:p w:rsidR="00083594" w:rsidRDefault="00083594" w:rsidP="00083594">
      <w:pPr>
        <w:rPr>
          <w:bCs/>
        </w:rPr>
      </w:pPr>
    </w:p>
    <w:p w:rsidR="00083594" w:rsidRDefault="00083594" w:rsidP="00083594">
      <w:pPr>
        <w:rPr>
          <w:bCs/>
        </w:rPr>
      </w:pPr>
    </w:p>
    <w:p w:rsidR="00083594" w:rsidRPr="003A5796" w:rsidRDefault="00A85691" w:rsidP="006F4977">
      <w:pPr>
        <w:jc w:val="both"/>
        <w:rPr>
          <w:bCs/>
        </w:rPr>
      </w:pPr>
      <w:r w:rsidRPr="006F4977">
        <w:rPr>
          <w:b/>
          <w:bCs/>
        </w:rPr>
        <w:t>1.</w:t>
      </w:r>
      <w:r w:rsidR="00083594" w:rsidRPr="006F4977">
        <w:rPr>
          <w:b/>
          <w:bCs/>
        </w:rPr>
        <w:t>ERSTE&amp; STEIERMARKISCHE BANK d.d.</w:t>
      </w:r>
      <w:r w:rsidR="00083594" w:rsidRPr="003A5796">
        <w:rPr>
          <w:bCs/>
        </w:rPr>
        <w:t xml:space="preserve"> Rijeka , Jadranski trg 3,OIB 23057039320, </w:t>
      </w:r>
      <w:r w:rsidR="00083594">
        <w:rPr>
          <w:bCs/>
        </w:rPr>
        <w:t xml:space="preserve">, </w:t>
      </w:r>
      <w:proofErr w:type="spellStart"/>
      <w:r w:rsidR="00083594">
        <w:rPr>
          <w:bCs/>
        </w:rPr>
        <w:t>razlučni</w:t>
      </w:r>
      <w:proofErr w:type="spellEnd"/>
      <w:r w:rsidR="00083594">
        <w:rPr>
          <w:bCs/>
        </w:rPr>
        <w:t xml:space="preserve"> vjerovnik </w:t>
      </w:r>
      <w:proofErr w:type="spellStart"/>
      <w:r w:rsidR="00083594">
        <w:rPr>
          <w:bCs/>
        </w:rPr>
        <w:t>obavjestio</w:t>
      </w:r>
      <w:proofErr w:type="spellEnd"/>
      <w:r w:rsidR="00083594">
        <w:rPr>
          <w:bCs/>
        </w:rPr>
        <w:t xml:space="preserve"> je stečajnu upraviteljicu</w:t>
      </w:r>
      <w:r w:rsidR="00083594" w:rsidRPr="003A5796">
        <w:rPr>
          <w:bCs/>
        </w:rPr>
        <w:t xml:space="preserve"> da na nekretninama postoji </w:t>
      </w:r>
      <w:proofErr w:type="spellStart"/>
      <w:r w:rsidR="00083594" w:rsidRPr="003A5796">
        <w:rPr>
          <w:bCs/>
        </w:rPr>
        <w:t>razlučno</w:t>
      </w:r>
      <w:proofErr w:type="spellEnd"/>
      <w:r w:rsidR="00083594" w:rsidRPr="003A5796">
        <w:rPr>
          <w:bCs/>
        </w:rPr>
        <w:t xml:space="preserve"> pravo - založno pravo </w:t>
      </w:r>
      <w:proofErr w:type="spellStart"/>
      <w:r w:rsidR="00083594" w:rsidRPr="003A5796">
        <w:rPr>
          <w:bCs/>
        </w:rPr>
        <w:t>razlučnog</w:t>
      </w:r>
      <w:proofErr w:type="spellEnd"/>
      <w:r w:rsidR="00083594" w:rsidRPr="003A5796">
        <w:rPr>
          <w:bCs/>
        </w:rPr>
        <w:t xml:space="preserve"> vjerovnika na imovini stečajnog dužnika, osnovano i upisano u zemljišne knjige temeljem Ugovora o okvirnom iznosu zaduženja i osiguranju br. ES 1008/071 i Sporazuma o osiguranju novčane tražbine zasnivanjem založnog prava - simultane hipoteke na nekretninama.</w:t>
      </w:r>
    </w:p>
    <w:p w:rsidR="00083594" w:rsidRPr="003A5796" w:rsidRDefault="00083594" w:rsidP="00083594">
      <w:pPr>
        <w:rPr>
          <w:bCs/>
        </w:rPr>
      </w:pPr>
    </w:p>
    <w:p w:rsidR="00083594" w:rsidRDefault="00083594" w:rsidP="006F4977">
      <w:pPr>
        <w:jc w:val="both"/>
        <w:rPr>
          <w:bCs/>
        </w:rPr>
      </w:pPr>
      <w:r w:rsidRPr="003A5796">
        <w:rPr>
          <w:bCs/>
        </w:rPr>
        <w:t xml:space="preserve">Tražbina </w:t>
      </w:r>
      <w:proofErr w:type="spellStart"/>
      <w:r w:rsidRPr="003A5796">
        <w:rPr>
          <w:bCs/>
        </w:rPr>
        <w:t>razlučnog</w:t>
      </w:r>
      <w:proofErr w:type="spellEnd"/>
      <w:r w:rsidRPr="003A5796">
        <w:rPr>
          <w:bCs/>
        </w:rPr>
        <w:t xml:space="preserve"> vjerovnika s osnove potraživanja osiguranih </w:t>
      </w:r>
      <w:proofErr w:type="spellStart"/>
      <w:r w:rsidRPr="003A5796">
        <w:rPr>
          <w:bCs/>
        </w:rPr>
        <w:t>razlučnim</w:t>
      </w:r>
      <w:proofErr w:type="spellEnd"/>
      <w:r w:rsidRPr="003A5796">
        <w:rPr>
          <w:bCs/>
        </w:rPr>
        <w:t xml:space="preserve"> pravom na dan otvaranja stečajnog postupka iznosi ukupno kn 6.158.944,45, o čemu </w:t>
      </w:r>
      <w:r>
        <w:rPr>
          <w:bCs/>
        </w:rPr>
        <w:t xml:space="preserve">je </w:t>
      </w:r>
      <w:proofErr w:type="spellStart"/>
      <w:r>
        <w:rPr>
          <w:bCs/>
        </w:rPr>
        <w:t>obavještena</w:t>
      </w:r>
      <w:proofErr w:type="spellEnd"/>
      <w:r>
        <w:rPr>
          <w:bCs/>
        </w:rPr>
        <w:t xml:space="preserve"> stečajna upraviteljica.</w:t>
      </w:r>
    </w:p>
    <w:p w:rsidR="006F4977" w:rsidRDefault="006F4977" w:rsidP="006F4977">
      <w:pPr>
        <w:jc w:val="both"/>
        <w:rPr>
          <w:bCs/>
        </w:rPr>
      </w:pPr>
    </w:p>
    <w:p w:rsidR="006F4977" w:rsidRDefault="006F4977" w:rsidP="006F4977">
      <w:pPr>
        <w:jc w:val="both"/>
        <w:rPr>
          <w:bCs/>
        </w:rPr>
      </w:pPr>
      <w:r w:rsidRPr="00D1691F">
        <w:rPr>
          <w:b/>
          <w:bCs/>
        </w:rPr>
        <w:t>Osnova tražbine</w:t>
      </w:r>
      <w:r>
        <w:rPr>
          <w:b/>
          <w:bCs/>
        </w:rPr>
        <w:t xml:space="preserve">: </w:t>
      </w:r>
      <w:r w:rsidRPr="00D1691F">
        <w:rPr>
          <w:bCs/>
        </w:rPr>
        <w:t>Ugovor o dugoročnom kreditu broj 2402006-1031262160/51014604-104103641</w:t>
      </w:r>
    </w:p>
    <w:p w:rsidR="006F4977" w:rsidRPr="00D1691F" w:rsidRDefault="006F4977" w:rsidP="006F4977">
      <w:pPr>
        <w:jc w:val="both"/>
        <w:rPr>
          <w:bCs/>
        </w:rPr>
      </w:pPr>
      <w:r w:rsidRPr="00D1691F">
        <w:rPr>
          <w:b/>
          <w:bCs/>
        </w:rPr>
        <w:t xml:space="preserve">Način stjecanja </w:t>
      </w:r>
      <w:proofErr w:type="spellStart"/>
      <w:r w:rsidRPr="00D1691F">
        <w:rPr>
          <w:b/>
          <w:bCs/>
        </w:rPr>
        <w:t>razlučnog</w:t>
      </w:r>
      <w:proofErr w:type="spellEnd"/>
      <w:r w:rsidRPr="00D1691F">
        <w:rPr>
          <w:b/>
          <w:bCs/>
        </w:rPr>
        <w:t xml:space="preserve"> prava</w:t>
      </w:r>
      <w:r>
        <w:rPr>
          <w:b/>
          <w:bCs/>
        </w:rPr>
        <w:t xml:space="preserve">: </w:t>
      </w:r>
      <w:r w:rsidRPr="00D1691F">
        <w:rPr>
          <w:bCs/>
        </w:rPr>
        <w:t xml:space="preserve">Ugovora o okvirnom iznosu zaduženja i osiguranju br. ES 1008/071, javnobilježnički </w:t>
      </w:r>
      <w:proofErr w:type="spellStart"/>
      <w:r w:rsidRPr="00D1691F">
        <w:rPr>
          <w:bCs/>
        </w:rPr>
        <w:t>solemniziranog</w:t>
      </w:r>
      <w:proofErr w:type="spellEnd"/>
      <w:r w:rsidRPr="00D1691F">
        <w:rPr>
          <w:bCs/>
        </w:rPr>
        <w:t xml:space="preserve"> po javnom bilježniku Vesni </w:t>
      </w:r>
      <w:proofErr w:type="spellStart"/>
      <w:r w:rsidRPr="00D1691F">
        <w:rPr>
          <w:bCs/>
        </w:rPr>
        <w:t>Pučar</w:t>
      </w:r>
      <w:proofErr w:type="spellEnd"/>
      <w:r w:rsidRPr="00D1691F">
        <w:rPr>
          <w:bCs/>
        </w:rPr>
        <w:t xml:space="preserve"> pod </w:t>
      </w:r>
      <w:proofErr w:type="spellStart"/>
      <w:r w:rsidRPr="00D1691F">
        <w:rPr>
          <w:bCs/>
        </w:rPr>
        <w:t>posl</w:t>
      </w:r>
      <w:proofErr w:type="spellEnd"/>
      <w:r w:rsidRPr="00D1691F">
        <w:rPr>
          <w:bCs/>
        </w:rPr>
        <w:t xml:space="preserve">. br. OV-22963/07-1, založnim pravom upisanim pod posl.br. Z-2483/07 i temeljem Sporazuma o osiguranju novčane tražbine zasnivanjem založnog prava - simultane hipoteke na nekretninama, javnobilježnički </w:t>
      </w:r>
      <w:proofErr w:type="spellStart"/>
      <w:r w:rsidRPr="00D1691F">
        <w:rPr>
          <w:bCs/>
        </w:rPr>
        <w:t>solemniziranog</w:t>
      </w:r>
      <w:proofErr w:type="spellEnd"/>
      <w:r w:rsidRPr="00D1691F">
        <w:rPr>
          <w:bCs/>
        </w:rPr>
        <w:t xml:space="preserve"> po javnom bilježniku Milanu Gliboti pod posl.br. OV-6020/12 založnim pravom upisanim pod posl.br. Z-2156/12</w:t>
      </w:r>
    </w:p>
    <w:p w:rsidR="006F4977" w:rsidRDefault="006F4977" w:rsidP="006F4977">
      <w:pPr>
        <w:jc w:val="both"/>
        <w:rPr>
          <w:bCs/>
        </w:rPr>
      </w:pPr>
    </w:p>
    <w:p w:rsidR="00083594" w:rsidRDefault="00083594" w:rsidP="00083594">
      <w:pPr>
        <w:rPr>
          <w:bCs/>
        </w:rPr>
      </w:pPr>
    </w:p>
    <w:p w:rsidR="00083594" w:rsidRPr="003A5796" w:rsidRDefault="00A85691" w:rsidP="00083594">
      <w:pPr>
        <w:rPr>
          <w:bCs/>
        </w:rPr>
      </w:pPr>
      <w:r w:rsidRPr="006F4977">
        <w:rPr>
          <w:b/>
          <w:bCs/>
        </w:rPr>
        <w:t xml:space="preserve">2. </w:t>
      </w:r>
      <w:r w:rsidR="00083594" w:rsidRPr="006F4977">
        <w:rPr>
          <w:b/>
          <w:bCs/>
        </w:rPr>
        <w:t>REPUBLIKA HRVATSKA, MINISTARSTVO FINANCIJA, POREZNA UPRAVA</w:t>
      </w:r>
      <w:r w:rsidR="00083594" w:rsidRPr="00DF0FBE">
        <w:rPr>
          <w:bCs/>
        </w:rPr>
        <w:t xml:space="preserve"> </w:t>
      </w:r>
      <w:proofErr w:type="spellStart"/>
      <w:r w:rsidR="00083594" w:rsidRPr="00DF0FBE">
        <w:rPr>
          <w:bCs/>
        </w:rPr>
        <w:t>razlučni</w:t>
      </w:r>
      <w:proofErr w:type="spellEnd"/>
      <w:r w:rsidR="00083594" w:rsidRPr="00DF0FBE">
        <w:rPr>
          <w:bCs/>
        </w:rPr>
        <w:t xml:space="preserve"> vjerovnik </w:t>
      </w:r>
      <w:proofErr w:type="spellStart"/>
      <w:r w:rsidR="00083594" w:rsidRPr="00DF0FBE">
        <w:rPr>
          <w:bCs/>
        </w:rPr>
        <w:t>obavjestio</w:t>
      </w:r>
      <w:proofErr w:type="spellEnd"/>
      <w:r w:rsidR="00083594" w:rsidRPr="00DF0FBE">
        <w:rPr>
          <w:bCs/>
        </w:rPr>
        <w:t xml:space="preserve"> je stečajnu upraviteljicu da na nekretninama postoji </w:t>
      </w:r>
      <w:proofErr w:type="spellStart"/>
      <w:r w:rsidR="00083594" w:rsidRPr="00DF0FBE">
        <w:rPr>
          <w:bCs/>
        </w:rPr>
        <w:t>razlučno</w:t>
      </w:r>
      <w:proofErr w:type="spellEnd"/>
      <w:r w:rsidR="00083594" w:rsidRPr="00DF0FBE">
        <w:rPr>
          <w:bCs/>
        </w:rPr>
        <w:t xml:space="preserve"> pravo - založno pravo </w:t>
      </w:r>
      <w:proofErr w:type="spellStart"/>
      <w:r w:rsidR="00083594" w:rsidRPr="00DF0FBE">
        <w:rPr>
          <w:bCs/>
        </w:rPr>
        <w:t>razlučnog</w:t>
      </w:r>
      <w:proofErr w:type="spellEnd"/>
      <w:r w:rsidR="00083594" w:rsidRPr="00DF0FBE">
        <w:rPr>
          <w:bCs/>
        </w:rPr>
        <w:t xml:space="preserve"> vjerovnik</w:t>
      </w:r>
      <w:r w:rsidR="00083594">
        <w:rPr>
          <w:bCs/>
        </w:rPr>
        <w:t>a na imovini stečajnog dužnika u iznosu od 1.312.709,46 kn.</w:t>
      </w:r>
    </w:p>
    <w:p w:rsidR="00083594" w:rsidRPr="003A5796" w:rsidRDefault="00083594" w:rsidP="00083594">
      <w:pPr>
        <w:rPr>
          <w:bCs/>
        </w:rPr>
      </w:pPr>
    </w:p>
    <w:p w:rsidR="00083594" w:rsidRDefault="00C13C39" w:rsidP="00083594">
      <w:pPr>
        <w:rPr>
          <w:bCs/>
        </w:rPr>
      </w:pPr>
      <w:r w:rsidRPr="00D1691F">
        <w:rPr>
          <w:b/>
          <w:bCs/>
        </w:rPr>
        <w:t>Osnova tražbine</w:t>
      </w:r>
      <w:r>
        <w:rPr>
          <w:b/>
          <w:bCs/>
        </w:rPr>
        <w:t xml:space="preserve">: </w:t>
      </w:r>
      <w:r w:rsidRPr="00D1691F">
        <w:rPr>
          <w:bCs/>
        </w:rPr>
        <w:t>Obveze temeljem fiskalnih davanja</w:t>
      </w:r>
    </w:p>
    <w:p w:rsidR="00C13C39" w:rsidRDefault="00C13C39" w:rsidP="00C13C39">
      <w:pPr>
        <w:jc w:val="both"/>
        <w:rPr>
          <w:bCs/>
        </w:rPr>
      </w:pPr>
      <w:r w:rsidRPr="00D1691F">
        <w:rPr>
          <w:b/>
          <w:bCs/>
        </w:rPr>
        <w:t xml:space="preserve">Način stjecanja </w:t>
      </w:r>
      <w:proofErr w:type="spellStart"/>
      <w:r w:rsidRPr="00D1691F">
        <w:rPr>
          <w:b/>
          <w:bCs/>
        </w:rPr>
        <w:t>razlučnog</w:t>
      </w:r>
      <w:proofErr w:type="spellEnd"/>
      <w:r w:rsidRPr="00D1691F">
        <w:rPr>
          <w:b/>
          <w:bCs/>
        </w:rPr>
        <w:t xml:space="preserve"> prava</w:t>
      </w:r>
      <w:r>
        <w:rPr>
          <w:b/>
          <w:bCs/>
        </w:rPr>
        <w:t xml:space="preserve">: </w:t>
      </w:r>
      <w:r>
        <w:rPr>
          <w:bCs/>
        </w:rPr>
        <w:t xml:space="preserve">Rješenje o osiguranju Općinskog suda  Sesvete , Posl.br.Ovr-924/14 od 15.siječnja 2015.godine, </w:t>
      </w:r>
      <w:r w:rsidRPr="00D1691F">
        <w:rPr>
          <w:bCs/>
        </w:rPr>
        <w:t>Rješenje Općinskog suda Sesvete</w:t>
      </w:r>
      <w:r>
        <w:rPr>
          <w:bCs/>
        </w:rPr>
        <w:t>, Zemljišnoknjižni odjel broj Z-126/2015.godine od 27.siječnja 2015.godine</w:t>
      </w:r>
    </w:p>
    <w:p w:rsidR="00083594" w:rsidRDefault="00083594" w:rsidP="0013549D">
      <w:pPr>
        <w:jc w:val="both"/>
        <w:rPr>
          <w:b/>
          <w:lang w:eastAsia="en-US"/>
        </w:rPr>
      </w:pPr>
    </w:p>
    <w:p w:rsidR="00083594" w:rsidRDefault="00083594" w:rsidP="0013549D">
      <w:pPr>
        <w:jc w:val="both"/>
        <w:rPr>
          <w:b/>
          <w:lang w:eastAsia="en-US"/>
        </w:rPr>
      </w:pPr>
    </w:p>
    <w:p w:rsidR="00083594" w:rsidRDefault="00083594" w:rsidP="0013549D">
      <w:pPr>
        <w:jc w:val="both"/>
        <w:rPr>
          <w:b/>
          <w:lang w:eastAsia="en-US"/>
        </w:rPr>
      </w:pPr>
    </w:p>
    <w:p w:rsidR="0013549D" w:rsidRPr="008404E6" w:rsidRDefault="0013549D" w:rsidP="0013549D">
      <w:pPr>
        <w:jc w:val="both"/>
        <w:rPr>
          <w:b/>
          <w:lang w:eastAsia="en-US"/>
        </w:rPr>
      </w:pPr>
      <w:r w:rsidRPr="008404E6">
        <w:rPr>
          <w:b/>
          <w:lang w:eastAsia="en-US"/>
        </w:rPr>
        <w:t>SUDSKI POSTUPCI U TIJEKU</w:t>
      </w:r>
    </w:p>
    <w:p w:rsidR="0013549D" w:rsidRPr="008404E6" w:rsidRDefault="0013549D" w:rsidP="0013549D">
      <w:pPr>
        <w:jc w:val="both"/>
        <w:rPr>
          <w:b/>
          <w:lang w:eastAsia="en-US"/>
        </w:rPr>
      </w:pPr>
    </w:p>
    <w:p w:rsidR="0013549D" w:rsidRPr="008404E6" w:rsidRDefault="0013549D" w:rsidP="0013549D">
      <w:pPr>
        <w:jc w:val="both"/>
        <w:rPr>
          <w:lang w:eastAsia="en-US"/>
        </w:rPr>
      </w:pPr>
    </w:p>
    <w:p w:rsidR="0013549D" w:rsidRDefault="0013549D" w:rsidP="0013549D">
      <w:pPr>
        <w:jc w:val="both"/>
        <w:rPr>
          <w:lang w:eastAsia="en-US"/>
        </w:rPr>
      </w:pPr>
      <w:r w:rsidRPr="008404E6">
        <w:rPr>
          <w:lang w:eastAsia="en-US"/>
        </w:rPr>
        <w:t xml:space="preserve">Protiv stečajnog dužnika pokrenuta je ovrha pod poslovnim brojem </w:t>
      </w:r>
      <w:r w:rsidRPr="00B81B11">
        <w:rPr>
          <w:lang w:eastAsia="en-US"/>
        </w:rPr>
        <w:t xml:space="preserve">OV-6020/12 </w:t>
      </w:r>
      <w:r w:rsidRPr="008404E6">
        <w:rPr>
          <w:lang w:eastAsia="en-US"/>
        </w:rPr>
        <w:t>temeljem Ugovora o kreditu Ugovor o dugoročnom kreditu broj 2402006-1031262160/51014604-104103641</w:t>
      </w:r>
      <w:r>
        <w:rPr>
          <w:lang w:eastAsia="en-US"/>
        </w:rPr>
        <w:t xml:space="preserve"> </w:t>
      </w:r>
      <w:r w:rsidRPr="008404E6">
        <w:rPr>
          <w:lang w:eastAsia="en-US"/>
        </w:rPr>
        <w:t>pomoću kojeg je financirana gradnja nekretnina.</w:t>
      </w:r>
    </w:p>
    <w:p w:rsidR="0013549D" w:rsidRPr="008404E6" w:rsidRDefault="0013549D" w:rsidP="0013549D">
      <w:pPr>
        <w:jc w:val="both"/>
        <w:rPr>
          <w:lang w:eastAsia="en-US"/>
        </w:rPr>
      </w:pPr>
    </w:p>
    <w:p w:rsidR="003F5DB7" w:rsidRPr="008404E6" w:rsidRDefault="003F5DB7" w:rsidP="003F5DB7">
      <w:pPr>
        <w:rPr>
          <w:b/>
          <w:lang w:eastAsia="en-US"/>
        </w:rPr>
      </w:pPr>
      <w:r w:rsidRPr="008404E6">
        <w:rPr>
          <w:b/>
          <w:lang w:eastAsia="en-US"/>
        </w:rPr>
        <w:t>OBVEZE STEČAJNOG DUŽNIKA</w:t>
      </w:r>
    </w:p>
    <w:p w:rsidR="003F5DB7" w:rsidRPr="008404E6" w:rsidRDefault="003F5DB7" w:rsidP="003F5DB7">
      <w:pPr>
        <w:rPr>
          <w:lang w:eastAsia="en-US"/>
        </w:rPr>
      </w:pPr>
    </w:p>
    <w:p w:rsidR="003F5DB7" w:rsidRPr="008404E6" w:rsidRDefault="003F5DB7" w:rsidP="003F5DB7">
      <w:pPr>
        <w:rPr>
          <w:lang w:eastAsia="en-US"/>
        </w:rPr>
      </w:pPr>
      <w:r w:rsidRPr="008404E6">
        <w:rPr>
          <w:lang w:eastAsia="en-US"/>
        </w:rPr>
        <w:t xml:space="preserve">Za ispitno ročište zakazano za 10.studenog ukupno je pristiglo 5 tražbina II višeg isplatnog reda u ukupnom iznosu od </w:t>
      </w:r>
      <w:r w:rsidRPr="00C4330A">
        <w:rPr>
          <w:lang w:eastAsia="en-US"/>
        </w:rPr>
        <w:t>7.604.025,19</w:t>
      </w:r>
      <w:r w:rsidRPr="008404E6">
        <w:rPr>
          <w:lang w:eastAsia="en-US"/>
        </w:rPr>
        <w:t>kn.</w:t>
      </w:r>
    </w:p>
    <w:p w:rsidR="003F5DB7" w:rsidRPr="008404E6" w:rsidRDefault="003F5DB7" w:rsidP="003F5DB7">
      <w:pPr>
        <w:rPr>
          <w:lang w:eastAsia="en-US"/>
        </w:rPr>
      </w:pPr>
    </w:p>
    <w:p w:rsidR="003F5DB7" w:rsidRDefault="003F5DB7" w:rsidP="003F5DB7">
      <w:pPr>
        <w:rPr>
          <w:lang w:eastAsia="en-US"/>
        </w:rPr>
      </w:pPr>
      <w:r w:rsidRPr="008404E6">
        <w:rPr>
          <w:lang w:eastAsia="en-US"/>
        </w:rPr>
        <w:t xml:space="preserve">Ispitano je i priznato ukupno 5 tražbina II višeg isplatnog reda u iznosu od </w:t>
      </w:r>
      <w:r w:rsidRPr="00822A26">
        <w:rPr>
          <w:lang w:eastAsia="en-US"/>
        </w:rPr>
        <w:t>7.604.025,19kn</w:t>
      </w:r>
    </w:p>
    <w:p w:rsidR="003F5DB7" w:rsidRPr="008404E6" w:rsidRDefault="003F5DB7" w:rsidP="003F5DB7">
      <w:pPr>
        <w:rPr>
          <w:lang w:eastAsia="en-US"/>
        </w:rPr>
      </w:pPr>
    </w:p>
    <w:tbl>
      <w:tblPr>
        <w:tblStyle w:val="Reetkatablice"/>
        <w:tblW w:w="0" w:type="auto"/>
        <w:tblLook w:val="04A0" w:firstRow="1" w:lastRow="0" w:firstColumn="1" w:lastColumn="0" w:noHBand="0" w:noVBand="1"/>
      </w:tblPr>
      <w:tblGrid>
        <w:gridCol w:w="616"/>
        <w:gridCol w:w="2867"/>
        <w:gridCol w:w="533"/>
        <w:gridCol w:w="1229"/>
        <w:gridCol w:w="1505"/>
        <w:gridCol w:w="1272"/>
        <w:gridCol w:w="1266"/>
      </w:tblGrid>
      <w:tr w:rsidR="003F5DB7" w:rsidRPr="003E299A" w:rsidTr="00F967BE">
        <w:trPr>
          <w:trHeight w:val="330"/>
        </w:trPr>
        <w:tc>
          <w:tcPr>
            <w:tcW w:w="0" w:type="auto"/>
            <w:gridSpan w:val="2"/>
            <w:noWrap/>
            <w:hideMark/>
          </w:tcPr>
          <w:p w:rsidR="003F5DB7" w:rsidRPr="003E299A" w:rsidRDefault="003F5DB7" w:rsidP="00F967BE">
            <w:pPr>
              <w:rPr>
                <w:b/>
                <w:bCs/>
                <w:sz w:val="20"/>
                <w:szCs w:val="20"/>
              </w:rPr>
            </w:pPr>
            <w:r w:rsidRPr="003E299A">
              <w:rPr>
                <w:b/>
                <w:bCs/>
                <w:sz w:val="20"/>
                <w:szCs w:val="20"/>
              </w:rPr>
              <w:lastRenderedPageBreak/>
              <w:t>2. VIŠI ISPLATNI RED:</w:t>
            </w:r>
          </w:p>
        </w:tc>
        <w:tc>
          <w:tcPr>
            <w:tcW w:w="0" w:type="auto"/>
            <w:noWrap/>
            <w:hideMark/>
          </w:tcPr>
          <w:p w:rsidR="003F5DB7" w:rsidRPr="003E299A" w:rsidRDefault="003F5DB7" w:rsidP="00F967BE">
            <w:pPr>
              <w:rPr>
                <w:b/>
                <w:bCs/>
                <w:sz w:val="20"/>
                <w:szCs w:val="20"/>
              </w:rPr>
            </w:pPr>
            <w:r w:rsidRPr="003E299A">
              <w:rPr>
                <w:b/>
                <w:bCs/>
                <w:sz w:val="20"/>
                <w:szCs w:val="20"/>
              </w:rPr>
              <w:t> </w:t>
            </w:r>
          </w:p>
        </w:tc>
        <w:tc>
          <w:tcPr>
            <w:tcW w:w="0" w:type="auto"/>
            <w:noWrap/>
            <w:hideMark/>
          </w:tcPr>
          <w:p w:rsidR="003F5DB7" w:rsidRPr="003E299A" w:rsidRDefault="003F5DB7" w:rsidP="00F967BE">
            <w:pPr>
              <w:rPr>
                <w:b/>
                <w:bCs/>
                <w:sz w:val="20"/>
                <w:szCs w:val="20"/>
              </w:rPr>
            </w:pPr>
            <w:r w:rsidRPr="003E299A">
              <w:rPr>
                <w:b/>
                <w:bCs/>
                <w:sz w:val="20"/>
                <w:szCs w:val="20"/>
              </w:rPr>
              <w:t> </w:t>
            </w:r>
          </w:p>
        </w:tc>
        <w:tc>
          <w:tcPr>
            <w:tcW w:w="0" w:type="auto"/>
            <w:noWrap/>
            <w:hideMark/>
          </w:tcPr>
          <w:p w:rsidR="003F5DB7" w:rsidRPr="003E299A" w:rsidRDefault="003F5DB7" w:rsidP="00F967BE">
            <w:pPr>
              <w:rPr>
                <w:b/>
                <w:bCs/>
                <w:sz w:val="20"/>
                <w:szCs w:val="20"/>
              </w:rPr>
            </w:pPr>
            <w:r w:rsidRPr="003E299A">
              <w:rPr>
                <w:b/>
                <w:bCs/>
                <w:sz w:val="20"/>
                <w:szCs w:val="20"/>
              </w:rPr>
              <w:t> </w:t>
            </w:r>
          </w:p>
        </w:tc>
        <w:tc>
          <w:tcPr>
            <w:tcW w:w="0" w:type="auto"/>
            <w:noWrap/>
            <w:hideMark/>
          </w:tcPr>
          <w:p w:rsidR="003F5DB7" w:rsidRPr="003E299A" w:rsidRDefault="003F5DB7" w:rsidP="00F967BE">
            <w:pPr>
              <w:rPr>
                <w:b/>
                <w:bCs/>
                <w:sz w:val="20"/>
                <w:szCs w:val="20"/>
              </w:rPr>
            </w:pPr>
            <w:r w:rsidRPr="003E299A">
              <w:rPr>
                <w:b/>
                <w:bCs/>
                <w:sz w:val="20"/>
                <w:szCs w:val="20"/>
              </w:rPr>
              <w:t> </w:t>
            </w:r>
          </w:p>
        </w:tc>
        <w:tc>
          <w:tcPr>
            <w:tcW w:w="0" w:type="auto"/>
            <w:noWrap/>
            <w:hideMark/>
          </w:tcPr>
          <w:p w:rsidR="003F5DB7" w:rsidRPr="003E299A" w:rsidRDefault="003F5DB7" w:rsidP="00F967BE">
            <w:pPr>
              <w:rPr>
                <w:bCs/>
                <w:sz w:val="20"/>
                <w:szCs w:val="20"/>
              </w:rPr>
            </w:pPr>
            <w:r w:rsidRPr="003E299A">
              <w:rPr>
                <w:bCs/>
                <w:sz w:val="20"/>
                <w:szCs w:val="20"/>
              </w:rPr>
              <w:t> </w:t>
            </w:r>
          </w:p>
        </w:tc>
      </w:tr>
      <w:tr w:rsidR="003F5DB7" w:rsidRPr="003E299A" w:rsidTr="00F967BE">
        <w:trPr>
          <w:trHeight w:val="315"/>
        </w:trPr>
        <w:tc>
          <w:tcPr>
            <w:tcW w:w="0" w:type="auto"/>
            <w:noWrap/>
            <w:hideMark/>
          </w:tcPr>
          <w:p w:rsidR="003F5DB7" w:rsidRPr="003E299A" w:rsidRDefault="003F5DB7" w:rsidP="00F967BE">
            <w:pPr>
              <w:rPr>
                <w:bCs/>
                <w:sz w:val="20"/>
                <w:szCs w:val="20"/>
              </w:rPr>
            </w:pPr>
            <w:r w:rsidRPr="003E299A">
              <w:rPr>
                <w:bCs/>
                <w:sz w:val="20"/>
                <w:szCs w:val="20"/>
              </w:rPr>
              <w:t xml:space="preserve">RED </w:t>
            </w:r>
          </w:p>
        </w:tc>
        <w:tc>
          <w:tcPr>
            <w:tcW w:w="0" w:type="auto"/>
            <w:noWrap/>
            <w:hideMark/>
          </w:tcPr>
          <w:p w:rsidR="003F5DB7" w:rsidRPr="003E299A" w:rsidRDefault="003F5DB7" w:rsidP="00F967BE">
            <w:pPr>
              <w:rPr>
                <w:bCs/>
                <w:sz w:val="20"/>
                <w:szCs w:val="20"/>
              </w:rPr>
            </w:pPr>
            <w:r w:rsidRPr="003E299A">
              <w:rPr>
                <w:bCs/>
                <w:sz w:val="20"/>
                <w:szCs w:val="20"/>
              </w:rPr>
              <w:t>NAZIV VJEROVNIKA</w:t>
            </w:r>
          </w:p>
        </w:tc>
        <w:tc>
          <w:tcPr>
            <w:tcW w:w="0" w:type="auto"/>
            <w:noWrap/>
            <w:hideMark/>
          </w:tcPr>
          <w:p w:rsidR="003F5DB7" w:rsidRPr="003E299A" w:rsidRDefault="003F5DB7" w:rsidP="00F967BE">
            <w:pPr>
              <w:rPr>
                <w:bCs/>
                <w:sz w:val="20"/>
                <w:szCs w:val="20"/>
              </w:rPr>
            </w:pPr>
            <w:r w:rsidRPr="003E299A">
              <w:rPr>
                <w:bCs/>
                <w:sz w:val="20"/>
                <w:szCs w:val="20"/>
              </w:rPr>
              <w:t>BR.</w:t>
            </w:r>
          </w:p>
        </w:tc>
        <w:tc>
          <w:tcPr>
            <w:tcW w:w="0" w:type="auto"/>
            <w:noWrap/>
            <w:hideMark/>
          </w:tcPr>
          <w:p w:rsidR="003F5DB7" w:rsidRPr="003E299A" w:rsidRDefault="003F5DB7" w:rsidP="00F967BE">
            <w:pPr>
              <w:rPr>
                <w:bCs/>
                <w:sz w:val="20"/>
                <w:szCs w:val="20"/>
              </w:rPr>
            </w:pPr>
            <w:r w:rsidRPr="003E299A">
              <w:rPr>
                <w:bCs/>
                <w:sz w:val="20"/>
                <w:szCs w:val="20"/>
              </w:rPr>
              <w:t>OSNOVA</w:t>
            </w:r>
          </w:p>
        </w:tc>
        <w:tc>
          <w:tcPr>
            <w:tcW w:w="0" w:type="auto"/>
            <w:noWrap/>
            <w:hideMark/>
          </w:tcPr>
          <w:p w:rsidR="003F5DB7" w:rsidRPr="003E299A" w:rsidRDefault="003F5DB7" w:rsidP="00F967BE">
            <w:pPr>
              <w:rPr>
                <w:bCs/>
                <w:sz w:val="20"/>
                <w:szCs w:val="20"/>
              </w:rPr>
            </w:pPr>
            <w:r w:rsidRPr="003E299A">
              <w:rPr>
                <w:bCs/>
                <w:sz w:val="20"/>
                <w:szCs w:val="20"/>
              </w:rPr>
              <w:t>PRIJAVLJENO</w:t>
            </w:r>
          </w:p>
        </w:tc>
        <w:tc>
          <w:tcPr>
            <w:tcW w:w="0" w:type="auto"/>
            <w:noWrap/>
            <w:hideMark/>
          </w:tcPr>
          <w:p w:rsidR="003F5DB7" w:rsidRPr="003E299A" w:rsidRDefault="003F5DB7" w:rsidP="00F967BE">
            <w:pPr>
              <w:rPr>
                <w:bCs/>
                <w:sz w:val="20"/>
                <w:szCs w:val="20"/>
              </w:rPr>
            </w:pPr>
            <w:r w:rsidRPr="003E299A">
              <w:rPr>
                <w:bCs/>
                <w:sz w:val="20"/>
                <w:szCs w:val="20"/>
              </w:rPr>
              <w:t>OSPORENO</w:t>
            </w:r>
          </w:p>
        </w:tc>
        <w:tc>
          <w:tcPr>
            <w:tcW w:w="0" w:type="auto"/>
            <w:noWrap/>
            <w:hideMark/>
          </w:tcPr>
          <w:p w:rsidR="003F5DB7" w:rsidRPr="003E299A" w:rsidRDefault="003F5DB7" w:rsidP="00F967BE">
            <w:pPr>
              <w:rPr>
                <w:bCs/>
                <w:sz w:val="20"/>
                <w:szCs w:val="20"/>
              </w:rPr>
            </w:pPr>
            <w:r w:rsidRPr="003E299A">
              <w:rPr>
                <w:bCs/>
                <w:sz w:val="20"/>
                <w:szCs w:val="20"/>
              </w:rPr>
              <w:t>PRIZNATO</w:t>
            </w:r>
          </w:p>
        </w:tc>
      </w:tr>
      <w:tr w:rsidR="003F5DB7" w:rsidRPr="003E299A" w:rsidTr="00F967BE">
        <w:trPr>
          <w:trHeight w:val="330"/>
        </w:trPr>
        <w:tc>
          <w:tcPr>
            <w:tcW w:w="0" w:type="auto"/>
            <w:noWrap/>
            <w:hideMark/>
          </w:tcPr>
          <w:p w:rsidR="003F5DB7" w:rsidRPr="003E299A" w:rsidRDefault="003F5DB7" w:rsidP="00F967BE">
            <w:pPr>
              <w:rPr>
                <w:bCs/>
                <w:sz w:val="20"/>
                <w:szCs w:val="20"/>
              </w:rPr>
            </w:pPr>
            <w:r w:rsidRPr="003E299A">
              <w:rPr>
                <w:bCs/>
                <w:sz w:val="20"/>
                <w:szCs w:val="20"/>
              </w:rPr>
              <w:t>BR.</w:t>
            </w:r>
          </w:p>
        </w:tc>
        <w:tc>
          <w:tcPr>
            <w:tcW w:w="0" w:type="auto"/>
            <w:noWrap/>
            <w:hideMark/>
          </w:tcPr>
          <w:p w:rsidR="003F5DB7" w:rsidRPr="003E299A" w:rsidRDefault="003F5DB7" w:rsidP="00F967BE">
            <w:pPr>
              <w:rPr>
                <w:bCs/>
                <w:sz w:val="20"/>
                <w:szCs w:val="20"/>
              </w:rPr>
            </w:pPr>
            <w:r w:rsidRPr="003E299A">
              <w:rPr>
                <w:bCs/>
                <w:sz w:val="20"/>
                <w:szCs w:val="20"/>
              </w:rPr>
              <w:t>I ADRESA</w:t>
            </w:r>
          </w:p>
        </w:tc>
        <w:tc>
          <w:tcPr>
            <w:tcW w:w="0" w:type="auto"/>
            <w:noWrap/>
            <w:hideMark/>
          </w:tcPr>
          <w:p w:rsidR="003F5DB7" w:rsidRPr="003E299A" w:rsidRDefault="003F5DB7" w:rsidP="00F967BE">
            <w:pPr>
              <w:rPr>
                <w:bCs/>
                <w:sz w:val="20"/>
                <w:szCs w:val="20"/>
              </w:rPr>
            </w:pPr>
            <w:r w:rsidRPr="003E299A">
              <w:rPr>
                <w:bCs/>
                <w:sz w:val="20"/>
                <w:szCs w:val="20"/>
              </w:rPr>
              <w:t>PR.</w:t>
            </w:r>
          </w:p>
        </w:tc>
        <w:tc>
          <w:tcPr>
            <w:tcW w:w="0" w:type="auto"/>
            <w:noWrap/>
            <w:hideMark/>
          </w:tcPr>
          <w:p w:rsidR="003F5DB7" w:rsidRPr="003E299A" w:rsidRDefault="003F5DB7" w:rsidP="00F967BE">
            <w:pPr>
              <w:rPr>
                <w:bCs/>
                <w:sz w:val="20"/>
                <w:szCs w:val="20"/>
              </w:rPr>
            </w:pPr>
            <w:r w:rsidRPr="003E299A">
              <w:rPr>
                <w:bCs/>
                <w:sz w:val="20"/>
                <w:szCs w:val="20"/>
              </w:rPr>
              <w:t>TRAŽBINE</w:t>
            </w:r>
          </w:p>
        </w:tc>
        <w:tc>
          <w:tcPr>
            <w:tcW w:w="0" w:type="auto"/>
            <w:noWrap/>
            <w:hideMark/>
          </w:tcPr>
          <w:p w:rsidR="003F5DB7" w:rsidRPr="003E299A" w:rsidRDefault="003F5DB7" w:rsidP="00F967BE">
            <w:pPr>
              <w:rPr>
                <w:bCs/>
                <w:sz w:val="20"/>
                <w:szCs w:val="20"/>
              </w:rPr>
            </w:pPr>
            <w:r w:rsidRPr="003E299A">
              <w:rPr>
                <w:bCs/>
                <w:sz w:val="20"/>
                <w:szCs w:val="20"/>
              </w:rPr>
              <w:t> </w:t>
            </w:r>
          </w:p>
        </w:tc>
        <w:tc>
          <w:tcPr>
            <w:tcW w:w="0" w:type="auto"/>
            <w:noWrap/>
            <w:hideMark/>
          </w:tcPr>
          <w:p w:rsidR="003F5DB7" w:rsidRPr="003E299A" w:rsidRDefault="003F5DB7" w:rsidP="00F967BE">
            <w:pPr>
              <w:rPr>
                <w:bCs/>
                <w:sz w:val="20"/>
                <w:szCs w:val="20"/>
              </w:rPr>
            </w:pPr>
            <w:r w:rsidRPr="003E299A">
              <w:rPr>
                <w:bCs/>
                <w:sz w:val="20"/>
                <w:szCs w:val="20"/>
              </w:rPr>
              <w:t> </w:t>
            </w:r>
          </w:p>
        </w:tc>
        <w:tc>
          <w:tcPr>
            <w:tcW w:w="0" w:type="auto"/>
            <w:noWrap/>
            <w:hideMark/>
          </w:tcPr>
          <w:p w:rsidR="003F5DB7" w:rsidRPr="003E299A" w:rsidRDefault="003F5DB7" w:rsidP="00F967BE">
            <w:pPr>
              <w:rPr>
                <w:bCs/>
                <w:sz w:val="20"/>
                <w:szCs w:val="20"/>
              </w:rPr>
            </w:pPr>
            <w:r w:rsidRPr="003E299A">
              <w:rPr>
                <w:bCs/>
                <w:sz w:val="20"/>
                <w:szCs w:val="20"/>
              </w:rPr>
              <w:t> </w:t>
            </w:r>
          </w:p>
        </w:tc>
      </w:tr>
      <w:tr w:rsidR="003F5DB7" w:rsidRPr="003E299A" w:rsidTr="00F967BE">
        <w:trPr>
          <w:trHeight w:val="1605"/>
        </w:trPr>
        <w:tc>
          <w:tcPr>
            <w:tcW w:w="0" w:type="auto"/>
            <w:noWrap/>
            <w:hideMark/>
          </w:tcPr>
          <w:p w:rsidR="003F5DB7" w:rsidRPr="003E299A" w:rsidRDefault="003F5DB7" w:rsidP="00F967BE">
            <w:pPr>
              <w:rPr>
                <w:bCs/>
                <w:sz w:val="20"/>
                <w:szCs w:val="20"/>
              </w:rPr>
            </w:pPr>
            <w:r w:rsidRPr="003E299A">
              <w:rPr>
                <w:bCs/>
                <w:sz w:val="20"/>
                <w:szCs w:val="20"/>
              </w:rPr>
              <w:t>1.</w:t>
            </w:r>
          </w:p>
        </w:tc>
        <w:tc>
          <w:tcPr>
            <w:tcW w:w="0" w:type="auto"/>
            <w:hideMark/>
          </w:tcPr>
          <w:p w:rsidR="003F5DB7" w:rsidRPr="003E299A" w:rsidRDefault="003F5DB7" w:rsidP="00F967BE">
            <w:pPr>
              <w:rPr>
                <w:bCs/>
                <w:sz w:val="20"/>
                <w:szCs w:val="20"/>
              </w:rPr>
            </w:pPr>
            <w:r w:rsidRPr="003E299A">
              <w:rPr>
                <w:bCs/>
                <w:sz w:val="20"/>
                <w:szCs w:val="20"/>
              </w:rPr>
              <w:t>UNIQA osiguranje d.d., Zagreb, Planinska 13A, OIB: 75665455333, račun br. HR1724840081100716564</w:t>
            </w:r>
          </w:p>
        </w:tc>
        <w:tc>
          <w:tcPr>
            <w:tcW w:w="0" w:type="auto"/>
            <w:noWrap/>
            <w:hideMark/>
          </w:tcPr>
          <w:p w:rsidR="003F5DB7" w:rsidRPr="003E299A" w:rsidRDefault="003F5DB7" w:rsidP="00F967BE">
            <w:pPr>
              <w:rPr>
                <w:bCs/>
                <w:sz w:val="20"/>
                <w:szCs w:val="20"/>
              </w:rPr>
            </w:pPr>
            <w:r w:rsidRPr="003E299A">
              <w:rPr>
                <w:bCs/>
                <w:sz w:val="20"/>
                <w:szCs w:val="20"/>
              </w:rPr>
              <w:t>1</w:t>
            </w:r>
          </w:p>
        </w:tc>
        <w:tc>
          <w:tcPr>
            <w:tcW w:w="0" w:type="auto"/>
            <w:hideMark/>
          </w:tcPr>
          <w:p w:rsidR="003F5DB7" w:rsidRPr="003E299A" w:rsidRDefault="003F5DB7" w:rsidP="00F967BE">
            <w:pPr>
              <w:rPr>
                <w:bCs/>
                <w:sz w:val="20"/>
                <w:szCs w:val="20"/>
              </w:rPr>
            </w:pPr>
            <w:r w:rsidRPr="003E299A">
              <w:rPr>
                <w:bCs/>
                <w:sz w:val="20"/>
                <w:szCs w:val="20"/>
              </w:rPr>
              <w:t>rješenje o ovrsi</w:t>
            </w:r>
          </w:p>
        </w:tc>
        <w:tc>
          <w:tcPr>
            <w:tcW w:w="0" w:type="auto"/>
            <w:noWrap/>
            <w:hideMark/>
          </w:tcPr>
          <w:p w:rsidR="003F5DB7" w:rsidRPr="003E299A" w:rsidRDefault="003F5DB7" w:rsidP="00F967BE">
            <w:pPr>
              <w:rPr>
                <w:bCs/>
                <w:sz w:val="20"/>
                <w:szCs w:val="20"/>
              </w:rPr>
            </w:pPr>
            <w:r w:rsidRPr="003E299A">
              <w:rPr>
                <w:bCs/>
                <w:sz w:val="20"/>
                <w:szCs w:val="20"/>
              </w:rPr>
              <w:t>12.320,18</w:t>
            </w:r>
          </w:p>
        </w:tc>
        <w:tc>
          <w:tcPr>
            <w:tcW w:w="0" w:type="auto"/>
            <w:noWrap/>
            <w:hideMark/>
          </w:tcPr>
          <w:p w:rsidR="003F5DB7" w:rsidRPr="003E299A" w:rsidRDefault="003F5DB7" w:rsidP="00F967BE">
            <w:pPr>
              <w:rPr>
                <w:bCs/>
                <w:sz w:val="20"/>
                <w:szCs w:val="20"/>
              </w:rPr>
            </w:pPr>
            <w:r w:rsidRPr="003E299A">
              <w:rPr>
                <w:bCs/>
                <w:sz w:val="20"/>
                <w:szCs w:val="20"/>
              </w:rPr>
              <w:t>0,00</w:t>
            </w:r>
          </w:p>
        </w:tc>
        <w:tc>
          <w:tcPr>
            <w:tcW w:w="0" w:type="auto"/>
            <w:noWrap/>
            <w:hideMark/>
          </w:tcPr>
          <w:p w:rsidR="003F5DB7" w:rsidRPr="003E299A" w:rsidRDefault="003F5DB7" w:rsidP="00F967BE">
            <w:pPr>
              <w:rPr>
                <w:bCs/>
                <w:sz w:val="20"/>
                <w:szCs w:val="20"/>
              </w:rPr>
            </w:pPr>
            <w:r w:rsidRPr="003E299A">
              <w:rPr>
                <w:bCs/>
                <w:sz w:val="20"/>
                <w:szCs w:val="20"/>
              </w:rPr>
              <w:t>12.320,18</w:t>
            </w:r>
          </w:p>
        </w:tc>
      </w:tr>
      <w:tr w:rsidR="003F5DB7" w:rsidRPr="003E299A" w:rsidTr="00F967BE">
        <w:trPr>
          <w:trHeight w:val="1605"/>
        </w:trPr>
        <w:tc>
          <w:tcPr>
            <w:tcW w:w="0" w:type="auto"/>
            <w:noWrap/>
            <w:hideMark/>
          </w:tcPr>
          <w:p w:rsidR="003F5DB7" w:rsidRPr="003E299A" w:rsidRDefault="003F5DB7" w:rsidP="00F967BE">
            <w:pPr>
              <w:rPr>
                <w:bCs/>
                <w:sz w:val="20"/>
                <w:szCs w:val="20"/>
              </w:rPr>
            </w:pPr>
            <w:r w:rsidRPr="003E299A">
              <w:rPr>
                <w:bCs/>
                <w:sz w:val="20"/>
                <w:szCs w:val="20"/>
              </w:rPr>
              <w:t>2.</w:t>
            </w:r>
          </w:p>
        </w:tc>
        <w:tc>
          <w:tcPr>
            <w:tcW w:w="0" w:type="auto"/>
            <w:hideMark/>
          </w:tcPr>
          <w:p w:rsidR="003F5DB7" w:rsidRPr="003E299A" w:rsidRDefault="003F5DB7" w:rsidP="00F967BE">
            <w:pPr>
              <w:rPr>
                <w:bCs/>
                <w:sz w:val="20"/>
                <w:szCs w:val="20"/>
              </w:rPr>
            </w:pPr>
            <w:r w:rsidRPr="003E299A">
              <w:rPr>
                <w:bCs/>
                <w:sz w:val="20"/>
                <w:szCs w:val="20"/>
              </w:rPr>
              <w:t>REPUBLIKA HRVATSKA, Ministarstvo financija, Porezna uprava, Područni ured Zagreb,OIB: 18683136487, zastupana po županijskom državnom odvjetništvu</w:t>
            </w:r>
          </w:p>
        </w:tc>
        <w:tc>
          <w:tcPr>
            <w:tcW w:w="0" w:type="auto"/>
            <w:noWrap/>
            <w:hideMark/>
          </w:tcPr>
          <w:p w:rsidR="003F5DB7" w:rsidRPr="003E299A" w:rsidRDefault="003F5DB7" w:rsidP="00F967BE">
            <w:pPr>
              <w:rPr>
                <w:bCs/>
                <w:sz w:val="20"/>
                <w:szCs w:val="20"/>
              </w:rPr>
            </w:pPr>
            <w:r w:rsidRPr="003E299A">
              <w:rPr>
                <w:bCs/>
                <w:sz w:val="20"/>
                <w:szCs w:val="20"/>
              </w:rPr>
              <w:t>2</w:t>
            </w:r>
          </w:p>
        </w:tc>
        <w:tc>
          <w:tcPr>
            <w:tcW w:w="0" w:type="auto"/>
            <w:hideMark/>
          </w:tcPr>
          <w:p w:rsidR="003F5DB7" w:rsidRPr="003E299A" w:rsidRDefault="003F5DB7" w:rsidP="00F967BE">
            <w:pPr>
              <w:rPr>
                <w:bCs/>
                <w:sz w:val="20"/>
                <w:szCs w:val="20"/>
              </w:rPr>
            </w:pPr>
            <w:r w:rsidRPr="003E299A">
              <w:rPr>
                <w:bCs/>
                <w:sz w:val="20"/>
                <w:szCs w:val="20"/>
              </w:rPr>
              <w:t>fiskalna davanja</w:t>
            </w:r>
          </w:p>
        </w:tc>
        <w:tc>
          <w:tcPr>
            <w:tcW w:w="0" w:type="auto"/>
            <w:noWrap/>
            <w:hideMark/>
          </w:tcPr>
          <w:p w:rsidR="003F5DB7" w:rsidRPr="003E299A" w:rsidRDefault="003F5DB7" w:rsidP="00F967BE">
            <w:pPr>
              <w:rPr>
                <w:bCs/>
                <w:sz w:val="20"/>
                <w:szCs w:val="20"/>
              </w:rPr>
            </w:pPr>
            <w:r w:rsidRPr="003E299A">
              <w:rPr>
                <w:bCs/>
                <w:sz w:val="20"/>
                <w:szCs w:val="20"/>
              </w:rPr>
              <w:t>1.174.064,90</w:t>
            </w:r>
          </w:p>
        </w:tc>
        <w:tc>
          <w:tcPr>
            <w:tcW w:w="0" w:type="auto"/>
            <w:noWrap/>
            <w:hideMark/>
          </w:tcPr>
          <w:p w:rsidR="003F5DB7" w:rsidRPr="003E299A" w:rsidRDefault="003F5DB7" w:rsidP="00F967BE">
            <w:pPr>
              <w:rPr>
                <w:bCs/>
                <w:sz w:val="20"/>
                <w:szCs w:val="20"/>
              </w:rPr>
            </w:pPr>
            <w:r w:rsidRPr="003E299A">
              <w:rPr>
                <w:bCs/>
                <w:sz w:val="20"/>
                <w:szCs w:val="20"/>
              </w:rPr>
              <w:t>0,00</w:t>
            </w:r>
          </w:p>
        </w:tc>
        <w:tc>
          <w:tcPr>
            <w:tcW w:w="0" w:type="auto"/>
            <w:noWrap/>
            <w:hideMark/>
          </w:tcPr>
          <w:p w:rsidR="003F5DB7" w:rsidRPr="003E299A" w:rsidRDefault="003F5DB7" w:rsidP="00F967BE">
            <w:pPr>
              <w:rPr>
                <w:bCs/>
                <w:sz w:val="20"/>
                <w:szCs w:val="20"/>
              </w:rPr>
            </w:pPr>
            <w:r w:rsidRPr="003E299A">
              <w:rPr>
                <w:bCs/>
                <w:sz w:val="20"/>
                <w:szCs w:val="20"/>
              </w:rPr>
              <w:t>1.174.064,90</w:t>
            </w:r>
          </w:p>
        </w:tc>
      </w:tr>
      <w:tr w:rsidR="003F5DB7" w:rsidRPr="003E299A" w:rsidTr="00F967BE">
        <w:trPr>
          <w:trHeight w:val="1605"/>
        </w:trPr>
        <w:tc>
          <w:tcPr>
            <w:tcW w:w="0" w:type="auto"/>
            <w:noWrap/>
            <w:hideMark/>
          </w:tcPr>
          <w:p w:rsidR="003F5DB7" w:rsidRPr="003E299A" w:rsidRDefault="003F5DB7" w:rsidP="00F967BE">
            <w:pPr>
              <w:rPr>
                <w:bCs/>
                <w:sz w:val="20"/>
                <w:szCs w:val="20"/>
              </w:rPr>
            </w:pPr>
            <w:r w:rsidRPr="003E299A">
              <w:rPr>
                <w:bCs/>
                <w:sz w:val="20"/>
                <w:szCs w:val="20"/>
              </w:rPr>
              <w:t>3.</w:t>
            </w:r>
          </w:p>
        </w:tc>
        <w:tc>
          <w:tcPr>
            <w:tcW w:w="0" w:type="auto"/>
            <w:hideMark/>
          </w:tcPr>
          <w:p w:rsidR="003F5DB7" w:rsidRPr="003E299A" w:rsidRDefault="003F5DB7" w:rsidP="00F967BE">
            <w:pPr>
              <w:rPr>
                <w:bCs/>
                <w:sz w:val="20"/>
                <w:szCs w:val="20"/>
              </w:rPr>
            </w:pPr>
            <w:r w:rsidRPr="003E299A">
              <w:rPr>
                <w:bCs/>
                <w:sz w:val="20"/>
                <w:szCs w:val="20"/>
              </w:rPr>
              <w:t xml:space="preserve">ERSTE&amp; STEIERMARKISCHE BANK d.d. Rijeka , </w:t>
            </w:r>
            <w:r>
              <w:rPr>
                <w:bCs/>
                <w:sz w:val="20"/>
                <w:szCs w:val="20"/>
              </w:rPr>
              <w:t>Jadranski trg 3,OIB 23057039320</w:t>
            </w:r>
          </w:p>
        </w:tc>
        <w:tc>
          <w:tcPr>
            <w:tcW w:w="0" w:type="auto"/>
            <w:noWrap/>
            <w:hideMark/>
          </w:tcPr>
          <w:p w:rsidR="003F5DB7" w:rsidRPr="003E299A" w:rsidRDefault="003F5DB7" w:rsidP="00F967BE">
            <w:pPr>
              <w:rPr>
                <w:bCs/>
                <w:sz w:val="20"/>
                <w:szCs w:val="20"/>
              </w:rPr>
            </w:pPr>
            <w:r w:rsidRPr="003E299A">
              <w:rPr>
                <w:bCs/>
                <w:sz w:val="20"/>
                <w:szCs w:val="20"/>
              </w:rPr>
              <w:t>3</w:t>
            </w:r>
          </w:p>
        </w:tc>
        <w:tc>
          <w:tcPr>
            <w:tcW w:w="0" w:type="auto"/>
            <w:hideMark/>
          </w:tcPr>
          <w:p w:rsidR="003F5DB7" w:rsidRPr="003E299A" w:rsidRDefault="003F5DB7" w:rsidP="00F967BE">
            <w:pPr>
              <w:rPr>
                <w:bCs/>
                <w:sz w:val="20"/>
                <w:szCs w:val="20"/>
              </w:rPr>
            </w:pPr>
            <w:r w:rsidRPr="003E299A">
              <w:rPr>
                <w:bCs/>
                <w:sz w:val="20"/>
                <w:szCs w:val="20"/>
              </w:rPr>
              <w:t>usluge financiranja</w:t>
            </w:r>
          </w:p>
        </w:tc>
        <w:tc>
          <w:tcPr>
            <w:tcW w:w="0" w:type="auto"/>
            <w:noWrap/>
            <w:hideMark/>
          </w:tcPr>
          <w:p w:rsidR="003F5DB7" w:rsidRPr="003E299A" w:rsidRDefault="003F5DB7" w:rsidP="00F967BE">
            <w:pPr>
              <w:rPr>
                <w:bCs/>
                <w:sz w:val="20"/>
                <w:szCs w:val="20"/>
              </w:rPr>
            </w:pPr>
            <w:r w:rsidRPr="003E299A">
              <w:rPr>
                <w:bCs/>
                <w:sz w:val="20"/>
                <w:szCs w:val="20"/>
              </w:rPr>
              <w:t>6.160.848,82</w:t>
            </w:r>
          </w:p>
        </w:tc>
        <w:tc>
          <w:tcPr>
            <w:tcW w:w="0" w:type="auto"/>
            <w:noWrap/>
            <w:hideMark/>
          </w:tcPr>
          <w:p w:rsidR="003F5DB7" w:rsidRPr="003E299A" w:rsidRDefault="003F5DB7" w:rsidP="00F967BE">
            <w:pPr>
              <w:rPr>
                <w:bCs/>
                <w:sz w:val="20"/>
                <w:szCs w:val="20"/>
              </w:rPr>
            </w:pPr>
            <w:r w:rsidRPr="003E299A">
              <w:rPr>
                <w:bCs/>
                <w:sz w:val="20"/>
                <w:szCs w:val="20"/>
              </w:rPr>
              <w:t>0,00</w:t>
            </w:r>
          </w:p>
        </w:tc>
        <w:tc>
          <w:tcPr>
            <w:tcW w:w="0" w:type="auto"/>
            <w:noWrap/>
            <w:hideMark/>
          </w:tcPr>
          <w:p w:rsidR="003F5DB7" w:rsidRPr="003E299A" w:rsidRDefault="003F5DB7" w:rsidP="00F967BE">
            <w:pPr>
              <w:rPr>
                <w:bCs/>
                <w:sz w:val="20"/>
                <w:szCs w:val="20"/>
              </w:rPr>
            </w:pPr>
            <w:r w:rsidRPr="003E299A">
              <w:rPr>
                <w:bCs/>
                <w:sz w:val="20"/>
                <w:szCs w:val="20"/>
              </w:rPr>
              <w:t>6.160.848,82</w:t>
            </w:r>
          </w:p>
        </w:tc>
      </w:tr>
      <w:tr w:rsidR="003F5DB7" w:rsidRPr="003E299A" w:rsidTr="00F967BE">
        <w:trPr>
          <w:trHeight w:val="1605"/>
        </w:trPr>
        <w:tc>
          <w:tcPr>
            <w:tcW w:w="0" w:type="auto"/>
            <w:noWrap/>
            <w:hideMark/>
          </w:tcPr>
          <w:p w:rsidR="003F5DB7" w:rsidRPr="003E299A" w:rsidRDefault="003F5DB7" w:rsidP="00F967BE">
            <w:pPr>
              <w:rPr>
                <w:bCs/>
                <w:sz w:val="20"/>
                <w:szCs w:val="20"/>
              </w:rPr>
            </w:pPr>
            <w:r w:rsidRPr="003E299A">
              <w:rPr>
                <w:bCs/>
                <w:sz w:val="20"/>
                <w:szCs w:val="20"/>
              </w:rPr>
              <w:t>4</w:t>
            </w:r>
          </w:p>
        </w:tc>
        <w:tc>
          <w:tcPr>
            <w:tcW w:w="0" w:type="auto"/>
            <w:hideMark/>
          </w:tcPr>
          <w:p w:rsidR="003F5DB7" w:rsidRPr="003E299A" w:rsidRDefault="003F5DB7" w:rsidP="00F967BE">
            <w:pPr>
              <w:rPr>
                <w:bCs/>
                <w:sz w:val="20"/>
                <w:szCs w:val="20"/>
              </w:rPr>
            </w:pPr>
            <w:r w:rsidRPr="003E299A">
              <w:rPr>
                <w:bCs/>
                <w:sz w:val="20"/>
                <w:szCs w:val="20"/>
              </w:rPr>
              <w:t>R.K.ELEKTRO d.o.o., Zagreb, Dugoselska 10. OIB : 08278223313</w:t>
            </w:r>
          </w:p>
        </w:tc>
        <w:tc>
          <w:tcPr>
            <w:tcW w:w="0" w:type="auto"/>
            <w:noWrap/>
            <w:hideMark/>
          </w:tcPr>
          <w:p w:rsidR="003F5DB7" w:rsidRPr="003E299A" w:rsidRDefault="003F5DB7" w:rsidP="00F967BE">
            <w:pPr>
              <w:rPr>
                <w:bCs/>
                <w:sz w:val="20"/>
                <w:szCs w:val="20"/>
              </w:rPr>
            </w:pPr>
            <w:r w:rsidRPr="003E299A">
              <w:rPr>
                <w:bCs/>
                <w:sz w:val="20"/>
                <w:szCs w:val="20"/>
              </w:rPr>
              <w:t>4</w:t>
            </w:r>
          </w:p>
        </w:tc>
        <w:tc>
          <w:tcPr>
            <w:tcW w:w="0" w:type="auto"/>
            <w:hideMark/>
          </w:tcPr>
          <w:p w:rsidR="003F5DB7" w:rsidRPr="003E299A" w:rsidRDefault="003F5DB7" w:rsidP="00F967BE">
            <w:pPr>
              <w:rPr>
                <w:bCs/>
                <w:sz w:val="20"/>
                <w:szCs w:val="20"/>
              </w:rPr>
            </w:pPr>
            <w:r w:rsidRPr="003E299A">
              <w:rPr>
                <w:bCs/>
                <w:sz w:val="20"/>
                <w:szCs w:val="20"/>
              </w:rPr>
              <w:t xml:space="preserve">prijedlog ovrhe </w:t>
            </w:r>
          </w:p>
        </w:tc>
        <w:tc>
          <w:tcPr>
            <w:tcW w:w="0" w:type="auto"/>
            <w:noWrap/>
            <w:hideMark/>
          </w:tcPr>
          <w:p w:rsidR="003F5DB7" w:rsidRPr="003E299A" w:rsidRDefault="003F5DB7" w:rsidP="00F967BE">
            <w:pPr>
              <w:rPr>
                <w:bCs/>
                <w:sz w:val="20"/>
                <w:szCs w:val="20"/>
              </w:rPr>
            </w:pPr>
            <w:r w:rsidRPr="003E299A">
              <w:rPr>
                <w:bCs/>
                <w:sz w:val="20"/>
                <w:szCs w:val="20"/>
              </w:rPr>
              <w:t>254.914,73</w:t>
            </w:r>
          </w:p>
        </w:tc>
        <w:tc>
          <w:tcPr>
            <w:tcW w:w="0" w:type="auto"/>
            <w:noWrap/>
            <w:hideMark/>
          </w:tcPr>
          <w:p w:rsidR="003F5DB7" w:rsidRPr="003E299A" w:rsidRDefault="003F5DB7" w:rsidP="00F967BE">
            <w:pPr>
              <w:rPr>
                <w:bCs/>
                <w:sz w:val="20"/>
                <w:szCs w:val="20"/>
              </w:rPr>
            </w:pPr>
            <w:r w:rsidRPr="003E299A">
              <w:rPr>
                <w:bCs/>
                <w:sz w:val="20"/>
                <w:szCs w:val="20"/>
              </w:rPr>
              <w:t>0,00</w:t>
            </w:r>
          </w:p>
        </w:tc>
        <w:tc>
          <w:tcPr>
            <w:tcW w:w="0" w:type="auto"/>
            <w:noWrap/>
            <w:hideMark/>
          </w:tcPr>
          <w:p w:rsidR="003F5DB7" w:rsidRPr="003E299A" w:rsidRDefault="003F5DB7" w:rsidP="00F967BE">
            <w:pPr>
              <w:rPr>
                <w:bCs/>
                <w:sz w:val="20"/>
                <w:szCs w:val="20"/>
              </w:rPr>
            </w:pPr>
            <w:r w:rsidRPr="003E299A">
              <w:rPr>
                <w:bCs/>
                <w:sz w:val="20"/>
                <w:szCs w:val="20"/>
              </w:rPr>
              <w:t>254.914,73</w:t>
            </w:r>
          </w:p>
        </w:tc>
      </w:tr>
      <w:tr w:rsidR="003F5DB7" w:rsidRPr="003E299A" w:rsidTr="00F967BE">
        <w:trPr>
          <w:trHeight w:val="1605"/>
        </w:trPr>
        <w:tc>
          <w:tcPr>
            <w:tcW w:w="0" w:type="auto"/>
            <w:noWrap/>
            <w:hideMark/>
          </w:tcPr>
          <w:p w:rsidR="003F5DB7" w:rsidRPr="003E299A" w:rsidRDefault="003F5DB7" w:rsidP="00F967BE">
            <w:pPr>
              <w:rPr>
                <w:bCs/>
                <w:sz w:val="20"/>
                <w:szCs w:val="20"/>
              </w:rPr>
            </w:pPr>
            <w:r w:rsidRPr="003E299A">
              <w:rPr>
                <w:bCs/>
                <w:sz w:val="20"/>
                <w:szCs w:val="20"/>
              </w:rPr>
              <w:t>5.</w:t>
            </w:r>
          </w:p>
        </w:tc>
        <w:tc>
          <w:tcPr>
            <w:tcW w:w="0" w:type="auto"/>
            <w:hideMark/>
          </w:tcPr>
          <w:p w:rsidR="003F5DB7" w:rsidRPr="003E299A" w:rsidRDefault="003F5DB7" w:rsidP="00F967BE">
            <w:pPr>
              <w:rPr>
                <w:bCs/>
                <w:sz w:val="20"/>
                <w:szCs w:val="20"/>
              </w:rPr>
            </w:pPr>
            <w:r w:rsidRPr="003E299A">
              <w:rPr>
                <w:bCs/>
                <w:sz w:val="20"/>
                <w:szCs w:val="20"/>
              </w:rPr>
              <w:t xml:space="preserve">FINANCIJSKA AGENCIJA , Zagreb , </w:t>
            </w:r>
            <w:proofErr w:type="spellStart"/>
            <w:r w:rsidRPr="003E299A">
              <w:rPr>
                <w:bCs/>
                <w:sz w:val="20"/>
                <w:szCs w:val="20"/>
              </w:rPr>
              <w:t>Ul.grada</w:t>
            </w:r>
            <w:proofErr w:type="spellEnd"/>
            <w:r w:rsidRPr="003E299A">
              <w:rPr>
                <w:bCs/>
                <w:sz w:val="20"/>
                <w:szCs w:val="20"/>
              </w:rPr>
              <w:t xml:space="preserve"> Vukovara 70, OIB: 85821130368</w:t>
            </w:r>
          </w:p>
        </w:tc>
        <w:tc>
          <w:tcPr>
            <w:tcW w:w="0" w:type="auto"/>
            <w:noWrap/>
            <w:hideMark/>
          </w:tcPr>
          <w:p w:rsidR="003F5DB7" w:rsidRPr="003E299A" w:rsidRDefault="003F5DB7" w:rsidP="00F967BE">
            <w:pPr>
              <w:rPr>
                <w:bCs/>
                <w:sz w:val="20"/>
                <w:szCs w:val="20"/>
              </w:rPr>
            </w:pPr>
            <w:r w:rsidRPr="003E299A">
              <w:rPr>
                <w:bCs/>
                <w:sz w:val="20"/>
                <w:szCs w:val="20"/>
              </w:rPr>
              <w:t>5</w:t>
            </w:r>
          </w:p>
        </w:tc>
        <w:tc>
          <w:tcPr>
            <w:tcW w:w="0" w:type="auto"/>
            <w:hideMark/>
          </w:tcPr>
          <w:p w:rsidR="003F5DB7" w:rsidRPr="003E299A" w:rsidRDefault="003F5DB7" w:rsidP="00F967BE">
            <w:pPr>
              <w:rPr>
                <w:bCs/>
                <w:sz w:val="20"/>
                <w:szCs w:val="20"/>
              </w:rPr>
            </w:pPr>
            <w:r w:rsidRPr="003E299A">
              <w:rPr>
                <w:bCs/>
                <w:sz w:val="20"/>
                <w:szCs w:val="20"/>
              </w:rPr>
              <w:t>naknada</w:t>
            </w:r>
          </w:p>
        </w:tc>
        <w:tc>
          <w:tcPr>
            <w:tcW w:w="0" w:type="auto"/>
            <w:noWrap/>
            <w:hideMark/>
          </w:tcPr>
          <w:p w:rsidR="003F5DB7" w:rsidRPr="003E299A" w:rsidRDefault="003F5DB7" w:rsidP="00F967BE">
            <w:pPr>
              <w:rPr>
                <w:bCs/>
                <w:sz w:val="20"/>
                <w:szCs w:val="20"/>
              </w:rPr>
            </w:pPr>
            <w:r w:rsidRPr="003E299A">
              <w:rPr>
                <w:bCs/>
                <w:sz w:val="20"/>
                <w:szCs w:val="20"/>
              </w:rPr>
              <w:t>1.876,56</w:t>
            </w:r>
          </w:p>
        </w:tc>
        <w:tc>
          <w:tcPr>
            <w:tcW w:w="0" w:type="auto"/>
            <w:noWrap/>
            <w:hideMark/>
          </w:tcPr>
          <w:p w:rsidR="003F5DB7" w:rsidRPr="003E299A" w:rsidRDefault="003F5DB7" w:rsidP="00F967BE">
            <w:pPr>
              <w:rPr>
                <w:bCs/>
                <w:sz w:val="20"/>
                <w:szCs w:val="20"/>
              </w:rPr>
            </w:pPr>
            <w:r w:rsidRPr="003E299A">
              <w:rPr>
                <w:bCs/>
                <w:sz w:val="20"/>
                <w:szCs w:val="20"/>
              </w:rPr>
              <w:t>0,00</w:t>
            </w:r>
          </w:p>
        </w:tc>
        <w:tc>
          <w:tcPr>
            <w:tcW w:w="0" w:type="auto"/>
            <w:noWrap/>
            <w:hideMark/>
          </w:tcPr>
          <w:p w:rsidR="003F5DB7" w:rsidRPr="003E299A" w:rsidRDefault="003F5DB7" w:rsidP="00F967BE">
            <w:pPr>
              <w:rPr>
                <w:bCs/>
                <w:sz w:val="20"/>
                <w:szCs w:val="20"/>
              </w:rPr>
            </w:pPr>
            <w:r w:rsidRPr="003E299A">
              <w:rPr>
                <w:bCs/>
                <w:sz w:val="20"/>
                <w:szCs w:val="20"/>
              </w:rPr>
              <w:t>1.876,56</w:t>
            </w:r>
          </w:p>
        </w:tc>
      </w:tr>
      <w:tr w:rsidR="003F5DB7" w:rsidRPr="003E299A" w:rsidTr="00F967BE">
        <w:trPr>
          <w:trHeight w:val="495"/>
        </w:trPr>
        <w:tc>
          <w:tcPr>
            <w:tcW w:w="0" w:type="auto"/>
            <w:gridSpan w:val="4"/>
            <w:noWrap/>
            <w:hideMark/>
          </w:tcPr>
          <w:p w:rsidR="003F5DB7" w:rsidRPr="003E299A" w:rsidRDefault="003F5DB7" w:rsidP="00F967BE">
            <w:pPr>
              <w:rPr>
                <w:b/>
                <w:bCs/>
                <w:sz w:val="20"/>
                <w:szCs w:val="20"/>
              </w:rPr>
            </w:pPr>
            <w:r w:rsidRPr="003E299A">
              <w:rPr>
                <w:b/>
                <w:bCs/>
                <w:sz w:val="20"/>
                <w:szCs w:val="20"/>
              </w:rPr>
              <w:t>U K U P N O :</w:t>
            </w:r>
          </w:p>
        </w:tc>
        <w:tc>
          <w:tcPr>
            <w:tcW w:w="0" w:type="auto"/>
            <w:noWrap/>
            <w:hideMark/>
          </w:tcPr>
          <w:p w:rsidR="003F5DB7" w:rsidRPr="003E299A" w:rsidRDefault="003F5DB7" w:rsidP="00F967BE">
            <w:pPr>
              <w:rPr>
                <w:b/>
                <w:bCs/>
                <w:sz w:val="20"/>
                <w:szCs w:val="20"/>
              </w:rPr>
            </w:pPr>
            <w:r w:rsidRPr="003E299A">
              <w:rPr>
                <w:b/>
                <w:bCs/>
                <w:sz w:val="20"/>
                <w:szCs w:val="20"/>
              </w:rPr>
              <w:t>7.604.025,19</w:t>
            </w:r>
          </w:p>
        </w:tc>
        <w:tc>
          <w:tcPr>
            <w:tcW w:w="0" w:type="auto"/>
            <w:noWrap/>
            <w:hideMark/>
          </w:tcPr>
          <w:p w:rsidR="003F5DB7" w:rsidRPr="003E299A" w:rsidRDefault="003F5DB7" w:rsidP="00F967BE">
            <w:pPr>
              <w:rPr>
                <w:b/>
                <w:bCs/>
                <w:sz w:val="20"/>
                <w:szCs w:val="20"/>
              </w:rPr>
            </w:pPr>
            <w:r w:rsidRPr="003E299A">
              <w:rPr>
                <w:b/>
                <w:bCs/>
                <w:sz w:val="20"/>
                <w:szCs w:val="20"/>
              </w:rPr>
              <w:t>0,00</w:t>
            </w:r>
          </w:p>
        </w:tc>
        <w:tc>
          <w:tcPr>
            <w:tcW w:w="0" w:type="auto"/>
            <w:noWrap/>
            <w:hideMark/>
          </w:tcPr>
          <w:p w:rsidR="003F5DB7" w:rsidRPr="003E299A" w:rsidRDefault="003F5DB7" w:rsidP="00F967BE">
            <w:pPr>
              <w:rPr>
                <w:b/>
                <w:bCs/>
                <w:sz w:val="20"/>
                <w:szCs w:val="20"/>
              </w:rPr>
            </w:pPr>
            <w:r w:rsidRPr="003E299A">
              <w:rPr>
                <w:b/>
                <w:bCs/>
                <w:sz w:val="20"/>
                <w:szCs w:val="20"/>
              </w:rPr>
              <w:t>7.604.025,19</w:t>
            </w:r>
          </w:p>
        </w:tc>
      </w:tr>
    </w:tbl>
    <w:p w:rsidR="003F5DB7" w:rsidRPr="008404E6" w:rsidRDefault="003F5DB7" w:rsidP="003F5DB7">
      <w:pPr>
        <w:rPr>
          <w:lang w:eastAsia="en-US"/>
        </w:rPr>
      </w:pPr>
    </w:p>
    <w:p w:rsidR="003F5DB7" w:rsidRDefault="003F5DB7" w:rsidP="003F5DB7">
      <w:pPr>
        <w:rPr>
          <w:lang w:eastAsia="en-US"/>
        </w:rPr>
      </w:pPr>
    </w:p>
    <w:p w:rsidR="008604D0" w:rsidRDefault="008604D0"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055AB9" w:rsidRDefault="00055AB9" w:rsidP="003F5DB7">
      <w:pPr>
        <w:rPr>
          <w:lang w:eastAsia="en-US"/>
        </w:rPr>
      </w:pPr>
    </w:p>
    <w:p w:rsidR="008604D0" w:rsidRDefault="008604D0" w:rsidP="003F5DB7">
      <w:pPr>
        <w:rPr>
          <w:lang w:eastAsia="en-US"/>
        </w:rPr>
      </w:pPr>
    </w:p>
    <w:p w:rsidR="008604D0" w:rsidRPr="008604D0" w:rsidRDefault="008604D0" w:rsidP="008604D0">
      <w:pPr>
        <w:rPr>
          <w:b/>
          <w:lang w:eastAsia="en-US"/>
        </w:rPr>
      </w:pPr>
      <w:r w:rsidRPr="008604D0">
        <w:rPr>
          <w:b/>
          <w:lang w:eastAsia="en-US"/>
        </w:rPr>
        <w:lastRenderedPageBreak/>
        <w:t xml:space="preserve">PREGLED PLANIRANIH TROŠKOVA </w:t>
      </w:r>
      <w:r w:rsidRPr="008604D0">
        <w:rPr>
          <w:b/>
          <w:lang w:eastAsia="en-US"/>
        </w:rPr>
        <w:tab/>
      </w:r>
      <w:r w:rsidRPr="008604D0">
        <w:rPr>
          <w:b/>
          <w:lang w:eastAsia="en-US"/>
        </w:rPr>
        <w:tab/>
      </w:r>
    </w:p>
    <w:p w:rsidR="008604D0" w:rsidRPr="008604D0" w:rsidRDefault="008604D0" w:rsidP="008604D0">
      <w:pPr>
        <w:rPr>
          <w:lang w:eastAsia="en-US"/>
        </w:rPr>
      </w:pPr>
      <w:r w:rsidRPr="008604D0">
        <w:rPr>
          <w:lang w:eastAsia="en-US"/>
        </w:rPr>
        <w:tab/>
      </w:r>
      <w:r w:rsidRPr="008604D0">
        <w:rPr>
          <w:lang w:eastAsia="en-US"/>
        </w:rPr>
        <w:tab/>
      </w:r>
    </w:p>
    <w:p w:rsidR="008604D0" w:rsidRPr="008604D0" w:rsidRDefault="008604D0" w:rsidP="008604D0">
      <w:pPr>
        <w:rPr>
          <w:lang w:eastAsia="en-US"/>
        </w:rPr>
      </w:pPr>
      <w:r w:rsidRPr="008604D0">
        <w:rPr>
          <w:lang w:eastAsia="en-US"/>
        </w:rPr>
        <w:tab/>
      </w:r>
      <w:r w:rsidRPr="008604D0">
        <w:rPr>
          <w:lang w:eastAsia="en-US"/>
        </w:rPr>
        <w:tab/>
      </w:r>
    </w:p>
    <w:p w:rsidR="008604D0" w:rsidRPr="008604D0" w:rsidRDefault="008604D0" w:rsidP="008604D0">
      <w:pPr>
        <w:rPr>
          <w:lang w:eastAsia="en-US"/>
        </w:rPr>
      </w:pPr>
    </w:p>
    <w:tbl>
      <w:tblPr>
        <w:tblW w:w="5000" w:type="pct"/>
        <w:tblLook w:val="04A0" w:firstRow="1" w:lastRow="0" w:firstColumn="1" w:lastColumn="0" w:noHBand="0" w:noVBand="1"/>
      </w:tblPr>
      <w:tblGrid>
        <w:gridCol w:w="8622"/>
        <w:gridCol w:w="222"/>
        <w:gridCol w:w="222"/>
        <w:gridCol w:w="222"/>
      </w:tblGrid>
      <w:tr w:rsidR="008604D0" w:rsidRPr="008604D0" w:rsidTr="00055AB9">
        <w:trPr>
          <w:trHeight w:val="255"/>
        </w:trPr>
        <w:tc>
          <w:tcPr>
            <w:tcW w:w="4641" w:type="pct"/>
            <w:tcBorders>
              <w:top w:val="nil"/>
              <w:left w:val="nil"/>
              <w:bottom w:val="nil"/>
              <w:right w:val="nil"/>
            </w:tcBorders>
            <w:shd w:val="clear" w:color="auto" w:fill="auto"/>
            <w:noWrap/>
            <w:vAlign w:val="bottom"/>
          </w:tcPr>
          <w:tbl>
            <w:tblPr>
              <w:tblW w:w="9060" w:type="dxa"/>
              <w:tblLook w:val="04A0" w:firstRow="1" w:lastRow="0" w:firstColumn="1" w:lastColumn="0" w:noHBand="0" w:noVBand="1"/>
            </w:tblPr>
            <w:tblGrid>
              <w:gridCol w:w="3606"/>
              <w:gridCol w:w="1600"/>
              <w:gridCol w:w="1600"/>
              <w:gridCol w:w="1600"/>
            </w:tblGrid>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 xml:space="preserve">PREGLED PLANIRANIH TROŠKOVA </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1 mjesec</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 xml:space="preserve">3 mjeseca </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 xml:space="preserve">12 mjeseci </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TROŠKOVI</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IZNOS</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IZNOS</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IZNOS</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c>
                <w:tcPr>
                  <w:tcW w:w="1720" w:type="dxa"/>
                  <w:tcBorders>
                    <w:top w:val="nil"/>
                    <w:left w:val="nil"/>
                    <w:bottom w:val="nil"/>
                    <w:right w:val="nil"/>
                  </w:tcBorders>
                  <w:shd w:val="clear" w:color="auto" w:fill="auto"/>
                  <w:noWrap/>
                  <w:vAlign w:val="bottom"/>
                  <w:hideMark/>
                </w:tcPr>
                <w:p w:rsidR="008604D0" w:rsidRPr="00055AB9" w:rsidRDefault="008604D0" w:rsidP="008604D0">
                  <w:pPr>
                    <w:rPr>
                      <w:sz w:val="20"/>
                      <w:szCs w:val="20"/>
                    </w:rPr>
                  </w:pP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 xml:space="preserve">Trošak platnog prometa-Banka i Fina </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200,00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600,00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2.400,00 kn</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Knjigovodstveni servis</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1.500,00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4.500,00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18.000,00 kn</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Trošak pošte i javnih biljega</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330,00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1.000,00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4.000,00 kn</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Trošak odvjetnika</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2.000,00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6.000,00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24.000,00 kn</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 xml:space="preserve">Trošak ureda stečajnog upravitelja </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1.500,00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4.500,00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18.000,00 kn</w:t>
                  </w:r>
                </w:p>
              </w:tc>
            </w:tr>
            <w:tr w:rsidR="008604D0" w:rsidRPr="00055AB9" w:rsidTr="008604D0">
              <w:trPr>
                <w:trHeight w:val="300"/>
              </w:trPr>
              <w:tc>
                <w:tcPr>
                  <w:tcW w:w="9060" w:type="dxa"/>
                  <w:gridSpan w:val="4"/>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 xml:space="preserve"> ( obilazak terena- trošak korištenja osobnog vozila u poslovne svrhe, trošak parkinga I uredski materijal )</w:t>
                  </w:r>
                </w:p>
              </w:tc>
            </w:tr>
            <w:tr w:rsidR="008604D0" w:rsidRPr="00055AB9" w:rsidTr="008604D0">
              <w:trPr>
                <w:trHeight w:val="300"/>
              </w:trPr>
              <w:tc>
                <w:tcPr>
                  <w:tcW w:w="3900" w:type="dxa"/>
                  <w:tcBorders>
                    <w:top w:val="nil"/>
                    <w:left w:val="nil"/>
                    <w:bottom w:val="nil"/>
                    <w:right w:val="nil"/>
                  </w:tcBorders>
                  <w:shd w:val="clear" w:color="auto" w:fill="auto"/>
                  <w:noWrap/>
                  <w:vAlign w:val="bottom"/>
                  <w:hideMark/>
                </w:tcPr>
                <w:p w:rsidR="008604D0" w:rsidRPr="00055AB9" w:rsidRDefault="008604D0" w:rsidP="008604D0">
                  <w:pPr>
                    <w:rPr>
                      <w:color w:val="000000"/>
                      <w:sz w:val="22"/>
                      <w:szCs w:val="22"/>
                    </w:rPr>
                  </w:pPr>
                  <w:r w:rsidRPr="00055AB9">
                    <w:rPr>
                      <w:color w:val="000000"/>
                      <w:sz w:val="22"/>
                      <w:szCs w:val="22"/>
                    </w:rPr>
                    <w:t>UKUPNO</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5.530,00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16.600,00 kn</w:t>
                  </w:r>
                </w:p>
              </w:tc>
              <w:tc>
                <w:tcPr>
                  <w:tcW w:w="1720" w:type="dxa"/>
                  <w:tcBorders>
                    <w:top w:val="nil"/>
                    <w:left w:val="nil"/>
                    <w:bottom w:val="nil"/>
                    <w:right w:val="nil"/>
                  </w:tcBorders>
                  <w:shd w:val="clear" w:color="auto" w:fill="auto"/>
                  <w:noWrap/>
                  <w:vAlign w:val="bottom"/>
                  <w:hideMark/>
                </w:tcPr>
                <w:p w:rsidR="008604D0" w:rsidRPr="00055AB9" w:rsidRDefault="008604D0" w:rsidP="008604D0">
                  <w:pPr>
                    <w:jc w:val="right"/>
                    <w:rPr>
                      <w:color w:val="000000"/>
                      <w:sz w:val="22"/>
                      <w:szCs w:val="22"/>
                    </w:rPr>
                  </w:pPr>
                  <w:r w:rsidRPr="00055AB9">
                    <w:rPr>
                      <w:color w:val="000000"/>
                      <w:sz w:val="22"/>
                      <w:szCs w:val="22"/>
                    </w:rPr>
                    <w:t>66.400,00 kn</w:t>
                  </w:r>
                </w:p>
              </w:tc>
            </w:tr>
          </w:tbl>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r>
      <w:tr w:rsidR="008604D0" w:rsidRPr="008604D0" w:rsidTr="00055AB9">
        <w:trPr>
          <w:trHeight w:val="255"/>
        </w:trPr>
        <w:tc>
          <w:tcPr>
            <w:tcW w:w="4641"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r>
      <w:tr w:rsidR="008604D0" w:rsidRPr="008604D0" w:rsidTr="00055AB9">
        <w:trPr>
          <w:trHeight w:val="255"/>
        </w:trPr>
        <w:tc>
          <w:tcPr>
            <w:tcW w:w="4641"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r>
      <w:tr w:rsidR="008604D0" w:rsidRPr="008604D0" w:rsidTr="00055AB9">
        <w:trPr>
          <w:trHeight w:val="255"/>
        </w:trPr>
        <w:tc>
          <w:tcPr>
            <w:tcW w:w="4641"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r>
      <w:tr w:rsidR="008604D0" w:rsidRPr="008604D0" w:rsidTr="00055AB9">
        <w:trPr>
          <w:trHeight w:val="255"/>
        </w:trPr>
        <w:tc>
          <w:tcPr>
            <w:tcW w:w="4641" w:type="pct"/>
            <w:tcBorders>
              <w:top w:val="nil"/>
              <w:left w:val="nil"/>
              <w:bottom w:val="nil"/>
              <w:right w:val="nil"/>
            </w:tcBorders>
            <w:shd w:val="clear" w:color="auto" w:fill="auto"/>
            <w:noWrap/>
            <w:vAlign w:val="bottom"/>
          </w:tcPr>
          <w:p w:rsidR="008604D0" w:rsidRPr="008604D0" w:rsidRDefault="008604D0" w:rsidP="008604D0">
            <w:pPr>
              <w:rPr>
                <w:rFonts w:ascii="Arial" w:hAnsi="Arial" w:cs="Arial"/>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c>
          <w:tcPr>
            <w:tcW w:w="120" w:type="pct"/>
            <w:tcBorders>
              <w:top w:val="nil"/>
              <w:left w:val="nil"/>
              <w:bottom w:val="nil"/>
              <w:right w:val="nil"/>
            </w:tcBorders>
            <w:shd w:val="clear" w:color="auto" w:fill="auto"/>
            <w:noWrap/>
            <w:vAlign w:val="bottom"/>
          </w:tcPr>
          <w:p w:rsidR="008604D0" w:rsidRPr="008604D0" w:rsidRDefault="008604D0" w:rsidP="008604D0">
            <w:pPr>
              <w:rPr>
                <w:sz w:val="20"/>
                <w:szCs w:val="20"/>
              </w:rPr>
            </w:pPr>
          </w:p>
        </w:tc>
      </w:tr>
    </w:tbl>
    <w:p w:rsidR="00CF0A9B" w:rsidRDefault="00CF0A9B" w:rsidP="008C00DB">
      <w:pPr>
        <w:rPr>
          <w:lang w:val="pl-PL"/>
        </w:rPr>
      </w:pPr>
    </w:p>
    <w:p w:rsidR="00255CFC" w:rsidRDefault="00255CFC" w:rsidP="008C00DB">
      <w:pPr>
        <w:rPr>
          <w:lang w:val="pl-PL"/>
        </w:rPr>
      </w:pPr>
    </w:p>
    <w:p w:rsidR="008C00DB" w:rsidRPr="00255CFC" w:rsidRDefault="008C00DB" w:rsidP="008C00DB">
      <w:pPr>
        <w:rPr>
          <w:b/>
          <w:lang w:val="pl-PL"/>
        </w:rPr>
      </w:pPr>
      <w:r w:rsidRPr="00255CFC">
        <w:rPr>
          <w:b/>
          <w:lang w:val="pl-PL"/>
        </w:rPr>
        <w:t>III. RADNJE KOJE ĆE SE PODUZETI U NAREDNOM RAZDOBLJU</w:t>
      </w:r>
    </w:p>
    <w:p w:rsidR="008C00DB" w:rsidRPr="00B40BEB" w:rsidRDefault="008C00DB" w:rsidP="00255CFC">
      <w:pPr>
        <w:pBdr>
          <w:top w:val="single" w:sz="4" w:space="1" w:color="auto"/>
          <w:left w:val="single" w:sz="4" w:space="4" w:color="auto"/>
          <w:bottom w:val="single" w:sz="4" w:space="1" w:color="auto"/>
          <w:right w:val="single" w:sz="4" w:space="4" w:color="auto"/>
        </w:pBdr>
        <w:jc w:val="both"/>
        <w:rPr>
          <w:lang w:val="pl-PL"/>
        </w:rPr>
      </w:pPr>
      <w:r w:rsidRPr="00B40BEB">
        <w:rPr>
          <w:lang w:val="pl-PL"/>
        </w:rPr>
        <w:t>Naznačiti radnje koje će se poduze</w:t>
      </w:r>
      <w:r w:rsidR="00255CFC">
        <w:rPr>
          <w:lang w:val="pl-PL"/>
        </w:rPr>
        <w:t>ti u naredom razdoblju od 31.12.2015. do 31.03.2016.</w:t>
      </w:r>
    </w:p>
    <w:p w:rsidR="008C00DB" w:rsidRPr="00B40BEB" w:rsidRDefault="008C00DB" w:rsidP="00255CFC">
      <w:pPr>
        <w:pBdr>
          <w:top w:val="single" w:sz="4" w:space="1" w:color="auto"/>
          <w:left w:val="single" w:sz="4" w:space="4" w:color="auto"/>
          <w:bottom w:val="single" w:sz="4" w:space="1" w:color="auto"/>
          <w:right w:val="single" w:sz="4" w:space="4" w:color="auto"/>
        </w:pBdr>
        <w:jc w:val="both"/>
        <w:rPr>
          <w:lang w:val="pl-PL"/>
        </w:rPr>
      </w:pPr>
      <w:r w:rsidRPr="00B40BEB">
        <w:rPr>
          <w:lang w:val="pl-PL"/>
        </w:rPr>
        <w:t>Ako stečajni upravitelj izvješće podnosi radi donošenja odluka pojedinog tijela stečajnog</w:t>
      </w:r>
      <w:r>
        <w:rPr>
          <w:lang w:val="pl-PL"/>
        </w:rPr>
        <w:t>a</w:t>
      </w:r>
      <w:r w:rsidRPr="00B40BEB">
        <w:rPr>
          <w:lang w:val="pl-PL"/>
        </w:rPr>
        <w:t xml:space="preserve"> postupka, izvješće sadrži i prijedlog odluka.</w:t>
      </w:r>
    </w:p>
    <w:p w:rsidR="008C00DB" w:rsidRDefault="008C00DB" w:rsidP="008604D0">
      <w:pPr>
        <w:rPr>
          <w:lang w:val="pl-PL"/>
        </w:rPr>
      </w:pPr>
    </w:p>
    <w:p w:rsidR="008604D0" w:rsidRDefault="008604D0" w:rsidP="008604D0">
      <w:pPr>
        <w:rPr>
          <w:lang w:val="pl-PL"/>
        </w:rPr>
      </w:pPr>
      <w:r>
        <w:rPr>
          <w:lang w:val="pl-PL"/>
        </w:rPr>
        <w:t>Nastavak stečajnog postupka.</w:t>
      </w:r>
    </w:p>
    <w:p w:rsidR="008604D0" w:rsidRPr="00B40BEB" w:rsidRDefault="008604D0" w:rsidP="008604D0">
      <w:pPr>
        <w:rPr>
          <w:lang w:val="pl-PL"/>
        </w:rPr>
      </w:pPr>
    </w:p>
    <w:p w:rsidR="008C00DB" w:rsidRDefault="008C00DB" w:rsidP="008C00DB">
      <w:pPr>
        <w:rPr>
          <w:lang w:val="pl-PL"/>
        </w:rPr>
      </w:pPr>
      <w:r w:rsidRPr="00B40BEB">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r>
      <w:r w:rsidRPr="00B40BEB">
        <w:rPr>
          <w:lang w:val="pl-PL"/>
        </w:rPr>
        <w:t>Stečajni upravitelj</w:t>
      </w:r>
    </w:p>
    <w:p w:rsidR="008C00DB" w:rsidRPr="00B40BEB" w:rsidRDefault="00962671" w:rsidP="00962671">
      <w:pPr>
        <w:rPr>
          <w:lang w:val="pl-PL"/>
        </w:rPr>
      </w:pPr>
      <w:r>
        <w:rPr>
          <w:lang w:val="pl-PL"/>
        </w:rPr>
        <w:t>Zagreb , 18.02.2016.godine</w:t>
      </w:r>
      <w:r w:rsidR="008C00DB">
        <w:rPr>
          <w:lang w:val="pl-PL"/>
        </w:rPr>
        <w:tab/>
      </w:r>
      <w:r w:rsidR="008C00DB">
        <w:rPr>
          <w:lang w:val="pl-PL"/>
        </w:rPr>
        <w:tab/>
      </w:r>
      <w:r w:rsidR="008C00DB">
        <w:rPr>
          <w:lang w:val="pl-PL"/>
        </w:rPr>
        <w:tab/>
      </w:r>
      <w:r w:rsidR="008C00DB">
        <w:rPr>
          <w:lang w:val="pl-PL"/>
        </w:rPr>
        <w:tab/>
      </w:r>
      <w:r>
        <w:rPr>
          <w:lang w:val="pl-PL"/>
        </w:rPr>
        <w:t xml:space="preserve">            Mirjana Zuzija</w:t>
      </w:r>
    </w:p>
    <w:p w:rsidR="008C00DB" w:rsidRPr="000E1F39" w:rsidRDefault="008C00DB" w:rsidP="008C00DB">
      <w:pPr>
        <w:rPr>
          <w:lang w:val="pl-PL"/>
        </w:rPr>
      </w:pPr>
    </w:p>
    <w:sectPr w:rsidR="008C00DB" w:rsidRPr="000E1F39" w:rsidSect="00073EF6">
      <w:headerReference w:type="even" r:id="rId10"/>
      <w:headerReference w:type="default" r:id="rId11"/>
      <w:pgSz w:w="11906" w:h="16838"/>
      <w:pgMar w:top="1417" w:right="1417" w:bottom="1078"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172" w:rsidRDefault="00D93172">
      <w:r>
        <w:separator/>
      </w:r>
    </w:p>
  </w:endnote>
  <w:endnote w:type="continuationSeparator" w:id="0">
    <w:p w:rsidR="00D93172" w:rsidRDefault="00D9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172" w:rsidRDefault="00D93172">
      <w:r>
        <w:separator/>
      </w:r>
    </w:p>
  </w:footnote>
  <w:footnote w:type="continuationSeparator" w:id="0">
    <w:p w:rsidR="00D93172" w:rsidRDefault="00D93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70" w:rsidRDefault="00116C70" w:rsidP="0024186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16C70" w:rsidRDefault="00116C70">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70" w:rsidRDefault="00116C70" w:rsidP="00241867">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41DFA">
      <w:rPr>
        <w:rStyle w:val="Brojstranice"/>
        <w:noProof/>
      </w:rPr>
      <w:t>10</w:t>
    </w:r>
    <w:r>
      <w:rPr>
        <w:rStyle w:val="Brojstranice"/>
      </w:rPr>
      <w:fldChar w:fldCharType="end"/>
    </w:r>
  </w:p>
  <w:p w:rsidR="00116C70" w:rsidRPr="0023468A" w:rsidRDefault="00116C70">
    <w:pPr>
      <w:pStyle w:val="Zaglavlje"/>
    </w:pPr>
    <w:r w:rsidRPr="0023468A">
      <w:t xml:space="preserve">                                                                                                          </w:t>
    </w:r>
    <w:r w:rsidRPr="0023468A">
      <w:t>31-ST-</w:t>
    </w:r>
    <w:r w:rsidR="0023468A">
      <w:t>641/15-10</w:t>
    </w:r>
  </w:p>
  <w:p w:rsidR="0023468A" w:rsidRDefault="002346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77A02"/>
    <w:multiLevelType w:val="hybridMultilevel"/>
    <w:tmpl w:val="29E24FA0"/>
    <w:lvl w:ilvl="0" w:tplc="BF28D4FA">
      <w:numFmt w:val="bullet"/>
      <w:lvlText w:val="-"/>
      <w:lvlJc w:val="left"/>
      <w:pPr>
        <w:tabs>
          <w:tab w:val="num" w:pos="720"/>
        </w:tabs>
        <w:ind w:left="720" w:hanging="360"/>
      </w:pPr>
      <w:rPr>
        <w:rFonts w:ascii="Courier New" w:eastAsia="Times New Roman" w:hAnsi="Courier New" w:cs="Courier New"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43682FF8"/>
    <w:multiLevelType w:val="hybridMultilevel"/>
    <w:tmpl w:val="93AEDDBE"/>
    <w:lvl w:ilvl="0" w:tplc="3A16B9C0">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56A07076"/>
    <w:multiLevelType w:val="hybridMultilevel"/>
    <w:tmpl w:val="79C020CA"/>
    <w:lvl w:ilvl="0" w:tplc="AE4C1ADA">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6D4A7AC2"/>
    <w:multiLevelType w:val="hybridMultilevel"/>
    <w:tmpl w:val="73C009C0"/>
    <w:lvl w:ilvl="0" w:tplc="1F1603D6">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721B477F"/>
    <w:multiLevelType w:val="hybridMultilevel"/>
    <w:tmpl w:val="D856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3E85B36"/>
    <w:multiLevelType w:val="hybridMultilevel"/>
    <w:tmpl w:val="A72CE376"/>
    <w:lvl w:ilvl="0" w:tplc="6F9AC302">
      <w:start w:val="31"/>
      <w:numFmt w:val="bullet"/>
      <w:lvlText w:val="-"/>
      <w:lvlJc w:val="left"/>
      <w:pPr>
        <w:tabs>
          <w:tab w:val="num" w:pos="4605"/>
        </w:tabs>
        <w:ind w:left="4605" w:hanging="360"/>
      </w:pPr>
      <w:rPr>
        <w:rFonts w:ascii="Courier New" w:eastAsia="Times New Roman" w:hAnsi="Courier New" w:cs="Courier New" w:hint="default"/>
      </w:rPr>
    </w:lvl>
    <w:lvl w:ilvl="1" w:tplc="041A0003" w:tentative="1">
      <w:start w:val="1"/>
      <w:numFmt w:val="bullet"/>
      <w:lvlText w:val="o"/>
      <w:lvlJc w:val="left"/>
      <w:pPr>
        <w:tabs>
          <w:tab w:val="num" w:pos="5325"/>
        </w:tabs>
        <w:ind w:left="5325" w:hanging="360"/>
      </w:pPr>
      <w:rPr>
        <w:rFonts w:ascii="Courier New" w:hAnsi="Courier New" w:cs="Courier New" w:hint="default"/>
      </w:rPr>
    </w:lvl>
    <w:lvl w:ilvl="2" w:tplc="041A0005" w:tentative="1">
      <w:start w:val="1"/>
      <w:numFmt w:val="bullet"/>
      <w:lvlText w:val=""/>
      <w:lvlJc w:val="left"/>
      <w:pPr>
        <w:tabs>
          <w:tab w:val="num" w:pos="6045"/>
        </w:tabs>
        <w:ind w:left="6045" w:hanging="360"/>
      </w:pPr>
      <w:rPr>
        <w:rFonts w:ascii="Wingdings" w:hAnsi="Wingdings" w:hint="default"/>
      </w:rPr>
    </w:lvl>
    <w:lvl w:ilvl="3" w:tplc="041A0001" w:tentative="1">
      <w:start w:val="1"/>
      <w:numFmt w:val="bullet"/>
      <w:lvlText w:val=""/>
      <w:lvlJc w:val="left"/>
      <w:pPr>
        <w:tabs>
          <w:tab w:val="num" w:pos="6765"/>
        </w:tabs>
        <w:ind w:left="6765" w:hanging="360"/>
      </w:pPr>
      <w:rPr>
        <w:rFonts w:ascii="Symbol" w:hAnsi="Symbol" w:hint="default"/>
      </w:rPr>
    </w:lvl>
    <w:lvl w:ilvl="4" w:tplc="041A0003" w:tentative="1">
      <w:start w:val="1"/>
      <w:numFmt w:val="bullet"/>
      <w:lvlText w:val="o"/>
      <w:lvlJc w:val="left"/>
      <w:pPr>
        <w:tabs>
          <w:tab w:val="num" w:pos="7485"/>
        </w:tabs>
        <w:ind w:left="7485" w:hanging="360"/>
      </w:pPr>
      <w:rPr>
        <w:rFonts w:ascii="Courier New" w:hAnsi="Courier New" w:cs="Courier New" w:hint="default"/>
      </w:rPr>
    </w:lvl>
    <w:lvl w:ilvl="5" w:tplc="041A0005" w:tentative="1">
      <w:start w:val="1"/>
      <w:numFmt w:val="bullet"/>
      <w:lvlText w:val=""/>
      <w:lvlJc w:val="left"/>
      <w:pPr>
        <w:tabs>
          <w:tab w:val="num" w:pos="8205"/>
        </w:tabs>
        <w:ind w:left="8205" w:hanging="360"/>
      </w:pPr>
      <w:rPr>
        <w:rFonts w:ascii="Wingdings" w:hAnsi="Wingdings" w:hint="default"/>
      </w:rPr>
    </w:lvl>
    <w:lvl w:ilvl="6" w:tplc="041A0001" w:tentative="1">
      <w:start w:val="1"/>
      <w:numFmt w:val="bullet"/>
      <w:lvlText w:val=""/>
      <w:lvlJc w:val="left"/>
      <w:pPr>
        <w:tabs>
          <w:tab w:val="num" w:pos="8925"/>
        </w:tabs>
        <w:ind w:left="8925" w:hanging="360"/>
      </w:pPr>
      <w:rPr>
        <w:rFonts w:ascii="Symbol" w:hAnsi="Symbol" w:hint="default"/>
      </w:rPr>
    </w:lvl>
    <w:lvl w:ilvl="7" w:tplc="041A0003" w:tentative="1">
      <w:start w:val="1"/>
      <w:numFmt w:val="bullet"/>
      <w:lvlText w:val="o"/>
      <w:lvlJc w:val="left"/>
      <w:pPr>
        <w:tabs>
          <w:tab w:val="num" w:pos="9645"/>
        </w:tabs>
        <w:ind w:left="9645" w:hanging="360"/>
      </w:pPr>
      <w:rPr>
        <w:rFonts w:ascii="Courier New" w:hAnsi="Courier New" w:cs="Courier New" w:hint="default"/>
      </w:rPr>
    </w:lvl>
    <w:lvl w:ilvl="8" w:tplc="041A0005" w:tentative="1">
      <w:start w:val="1"/>
      <w:numFmt w:val="bullet"/>
      <w:lvlText w:val=""/>
      <w:lvlJc w:val="left"/>
      <w:pPr>
        <w:tabs>
          <w:tab w:val="num" w:pos="10365"/>
        </w:tabs>
        <w:ind w:left="10365" w:hanging="360"/>
      </w:pPr>
      <w:rPr>
        <w:rFonts w:ascii="Wingdings" w:hAnsi="Wingdings" w:hint="default"/>
      </w:rPr>
    </w:lvl>
  </w:abstractNum>
  <w:abstractNum w:abstractNumId="7">
    <w:nsid w:val="77A37061"/>
    <w:multiLevelType w:val="hybridMultilevel"/>
    <w:tmpl w:val="3CECAEF6"/>
    <w:lvl w:ilvl="0" w:tplc="931068C8">
      <w:start w:val="1"/>
      <w:numFmt w:val="decimal"/>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7"/>
  </w:num>
  <w:num w:numId="5">
    <w:abstractNumId w:val="6"/>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D31"/>
    <w:rsid w:val="00012B6B"/>
    <w:rsid w:val="00013AA6"/>
    <w:rsid w:val="00013BA4"/>
    <w:rsid w:val="00016E12"/>
    <w:rsid w:val="000214DE"/>
    <w:rsid w:val="00024677"/>
    <w:rsid w:val="00033246"/>
    <w:rsid w:val="0004112E"/>
    <w:rsid w:val="00043E7E"/>
    <w:rsid w:val="00045E79"/>
    <w:rsid w:val="00055AB9"/>
    <w:rsid w:val="0005681D"/>
    <w:rsid w:val="0006537F"/>
    <w:rsid w:val="00073EF6"/>
    <w:rsid w:val="00083594"/>
    <w:rsid w:val="00090BDE"/>
    <w:rsid w:val="000A064D"/>
    <w:rsid w:val="000B2D5D"/>
    <w:rsid w:val="000D1227"/>
    <w:rsid w:val="000E08EA"/>
    <w:rsid w:val="000F5020"/>
    <w:rsid w:val="00116C70"/>
    <w:rsid w:val="001176AB"/>
    <w:rsid w:val="00120CAF"/>
    <w:rsid w:val="00123AD7"/>
    <w:rsid w:val="00132890"/>
    <w:rsid w:val="00134A3F"/>
    <w:rsid w:val="0013549D"/>
    <w:rsid w:val="00136738"/>
    <w:rsid w:val="00156693"/>
    <w:rsid w:val="001941A3"/>
    <w:rsid w:val="001B3171"/>
    <w:rsid w:val="001B6BC3"/>
    <w:rsid w:val="001D677E"/>
    <w:rsid w:val="001D797E"/>
    <w:rsid w:val="001E298C"/>
    <w:rsid w:val="001F7255"/>
    <w:rsid w:val="0020119E"/>
    <w:rsid w:val="00201E20"/>
    <w:rsid w:val="002319E2"/>
    <w:rsid w:val="0023468A"/>
    <w:rsid w:val="00241867"/>
    <w:rsid w:val="00255CFC"/>
    <w:rsid w:val="00257203"/>
    <w:rsid w:val="00270282"/>
    <w:rsid w:val="00281C27"/>
    <w:rsid w:val="00295AF6"/>
    <w:rsid w:val="002B57C5"/>
    <w:rsid w:val="002C269B"/>
    <w:rsid w:val="002D73CA"/>
    <w:rsid w:val="002E0A32"/>
    <w:rsid w:val="002E6F1B"/>
    <w:rsid w:val="002F3F73"/>
    <w:rsid w:val="00302384"/>
    <w:rsid w:val="00302538"/>
    <w:rsid w:val="00303818"/>
    <w:rsid w:val="003169DB"/>
    <w:rsid w:val="00345A18"/>
    <w:rsid w:val="00346B79"/>
    <w:rsid w:val="00352A2D"/>
    <w:rsid w:val="0035530F"/>
    <w:rsid w:val="00371BDF"/>
    <w:rsid w:val="00373C1E"/>
    <w:rsid w:val="0037432D"/>
    <w:rsid w:val="00380F0B"/>
    <w:rsid w:val="00384A0E"/>
    <w:rsid w:val="003A0D79"/>
    <w:rsid w:val="003A1D93"/>
    <w:rsid w:val="003A34CD"/>
    <w:rsid w:val="003C7E73"/>
    <w:rsid w:val="003D3F6F"/>
    <w:rsid w:val="003D49C7"/>
    <w:rsid w:val="003D711A"/>
    <w:rsid w:val="003F5DB7"/>
    <w:rsid w:val="00424422"/>
    <w:rsid w:val="004322DD"/>
    <w:rsid w:val="00433D80"/>
    <w:rsid w:val="0043539F"/>
    <w:rsid w:val="00444175"/>
    <w:rsid w:val="00463EFC"/>
    <w:rsid w:val="004674F4"/>
    <w:rsid w:val="00481D55"/>
    <w:rsid w:val="00482380"/>
    <w:rsid w:val="00497572"/>
    <w:rsid w:val="004B281F"/>
    <w:rsid w:val="004C25CB"/>
    <w:rsid w:val="004C48F6"/>
    <w:rsid w:val="004D118E"/>
    <w:rsid w:val="004E3AA3"/>
    <w:rsid w:val="00506216"/>
    <w:rsid w:val="00510938"/>
    <w:rsid w:val="00511F40"/>
    <w:rsid w:val="00520E9F"/>
    <w:rsid w:val="00533E27"/>
    <w:rsid w:val="00543B0F"/>
    <w:rsid w:val="00551A56"/>
    <w:rsid w:val="00564A54"/>
    <w:rsid w:val="00574F2A"/>
    <w:rsid w:val="0057711A"/>
    <w:rsid w:val="005942BD"/>
    <w:rsid w:val="0059475A"/>
    <w:rsid w:val="00596C04"/>
    <w:rsid w:val="005A75E8"/>
    <w:rsid w:val="005B2F85"/>
    <w:rsid w:val="005D3D30"/>
    <w:rsid w:val="005E5D91"/>
    <w:rsid w:val="005F6FF0"/>
    <w:rsid w:val="00602898"/>
    <w:rsid w:val="00604244"/>
    <w:rsid w:val="006173AE"/>
    <w:rsid w:val="006206CA"/>
    <w:rsid w:val="00621FE3"/>
    <w:rsid w:val="006243E0"/>
    <w:rsid w:val="0063500B"/>
    <w:rsid w:val="0064134C"/>
    <w:rsid w:val="0064317D"/>
    <w:rsid w:val="0064550A"/>
    <w:rsid w:val="00656E58"/>
    <w:rsid w:val="006629B3"/>
    <w:rsid w:val="00673B4B"/>
    <w:rsid w:val="006771AE"/>
    <w:rsid w:val="006A2BF7"/>
    <w:rsid w:val="006D5D7F"/>
    <w:rsid w:val="006E5D53"/>
    <w:rsid w:val="006F0C78"/>
    <w:rsid w:val="006F4977"/>
    <w:rsid w:val="006F7E66"/>
    <w:rsid w:val="0071552D"/>
    <w:rsid w:val="00747506"/>
    <w:rsid w:val="007539B8"/>
    <w:rsid w:val="00756B2D"/>
    <w:rsid w:val="00763EBE"/>
    <w:rsid w:val="00766B01"/>
    <w:rsid w:val="00767792"/>
    <w:rsid w:val="007B4FAF"/>
    <w:rsid w:val="007C50E6"/>
    <w:rsid w:val="007E0334"/>
    <w:rsid w:val="007E19A6"/>
    <w:rsid w:val="007E299B"/>
    <w:rsid w:val="007E2A7B"/>
    <w:rsid w:val="008062E7"/>
    <w:rsid w:val="008150FE"/>
    <w:rsid w:val="0082246D"/>
    <w:rsid w:val="00822A26"/>
    <w:rsid w:val="0083419D"/>
    <w:rsid w:val="008404E6"/>
    <w:rsid w:val="00841019"/>
    <w:rsid w:val="0084168B"/>
    <w:rsid w:val="008443A1"/>
    <w:rsid w:val="00845E7E"/>
    <w:rsid w:val="0085642D"/>
    <w:rsid w:val="008578A5"/>
    <w:rsid w:val="008604D0"/>
    <w:rsid w:val="008849D2"/>
    <w:rsid w:val="008941C4"/>
    <w:rsid w:val="00897E67"/>
    <w:rsid w:val="008A37FB"/>
    <w:rsid w:val="008C00DB"/>
    <w:rsid w:val="008C0603"/>
    <w:rsid w:val="008C4FE1"/>
    <w:rsid w:val="008C5FA0"/>
    <w:rsid w:val="008E1E90"/>
    <w:rsid w:val="008E55ED"/>
    <w:rsid w:val="008E70E5"/>
    <w:rsid w:val="008F0311"/>
    <w:rsid w:val="008F312E"/>
    <w:rsid w:val="00901671"/>
    <w:rsid w:val="00923CA8"/>
    <w:rsid w:val="009454E3"/>
    <w:rsid w:val="00957929"/>
    <w:rsid w:val="00962671"/>
    <w:rsid w:val="00971E9F"/>
    <w:rsid w:val="00976D96"/>
    <w:rsid w:val="00990560"/>
    <w:rsid w:val="009943E8"/>
    <w:rsid w:val="009A2238"/>
    <w:rsid w:val="009B4192"/>
    <w:rsid w:val="009C33BD"/>
    <w:rsid w:val="009D4B46"/>
    <w:rsid w:val="009D7F9F"/>
    <w:rsid w:val="009E6417"/>
    <w:rsid w:val="00A024DD"/>
    <w:rsid w:val="00A10098"/>
    <w:rsid w:val="00A25FB1"/>
    <w:rsid w:val="00A32A20"/>
    <w:rsid w:val="00A73021"/>
    <w:rsid w:val="00A74E7D"/>
    <w:rsid w:val="00A83C38"/>
    <w:rsid w:val="00A85691"/>
    <w:rsid w:val="00A95656"/>
    <w:rsid w:val="00AD1D38"/>
    <w:rsid w:val="00AD4547"/>
    <w:rsid w:val="00AE528E"/>
    <w:rsid w:val="00AE7C19"/>
    <w:rsid w:val="00AF31F1"/>
    <w:rsid w:val="00AF6C17"/>
    <w:rsid w:val="00AF7D29"/>
    <w:rsid w:val="00B07E69"/>
    <w:rsid w:val="00B10266"/>
    <w:rsid w:val="00B215AA"/>
    <w:rsid w:val="00B2170D"/>
    <w:rsid w:val="00B21947"/>
    <w:rsid w:val="00B22F40"/>
    <w:rsid w:val="00B34A18"/>
    <w:rsid w:val="00B606EF"/>
    <w:rsid w:val="00B76104"/>
    <w:rsid w:val="00B7751E"/>
    <w:rsid w:val="00B81B11"/>
    <w:rsid w:val="00B820A7"/>
    <w:rsid w:val="00B8430B"/>
    <w:rsid w:val="00B85720"/>
    <w:rsid w:val="00B901C5"/>
    <w:rsid w:val="00BA1805"/>
    <w:rsid w:val="00BA65AF"/>
    <w:rsid w:val="00BB4266"/>
    <w:rsid w:val="00BD72EA"/>
    <w:rsid w:val="00BE0823"/>
    <w:rsid w:val="00BF0582"/>
    <w:rsid w:val="00C13C39"/>
    <w:rsid w:val="00C13F8B"/>
    <w:rsid w:val="00C4028B"/>
    <w:rsid w:val="00C419CB"/>
    <w:rsid w:val="00C4330A"/>
    <w:rsid w:val="00C53D31"/>
    <w:rsid w:val="00C66CB0"/>
    <w:rsid w:val="00C72DF8"/>
    <w:rsid w:val="00C7556D"/>
    <w:rsid w:val="00C878D9"/>
    <w:rsid w:val="00C93A4B"/>
    <w:rsid w:val="00CB2B45"/>
    <w:rsid w:val="00CC5B38"/>
    <w:rsid w:val="00CD410C"/>
    <w:rsid w:val="00CF0A9B"/>
    <w:rsid w:val="00CF18B1"/>
    <w:rsid w:val="00D01990"/>
    <w:rsid w:val="00D10DAA"/>
    <w:rsid w:val="00D3148F"/>
    <w:rsid w:val="00D325D9"/>
    <w:rsid w:val="00D36FFC"/>
    <w:rsid w:val="00D37CDE"/>
    <w:rsid w:val="00D539F5"/>
    <w:rsid w:val="00D65332"/>
    <w:rsid w:val="00D722BC"/>
    <w:rsid w:val="00D74056"/>
    <w:rsid w:val="00D77443"/>
    <w:rsid w:val="00D93172"/>
    <w:rsid w:val="00D97CD3"/>
    <w:rsid w:val="00DA015A"/>
    <w:rsid w:val="00DA22EC"/>
    <w:rsid w:val="00DA5F5C"/>
    <w:rsid w:val="00DA62B6"/>
    <w:rsid w:val="00DB18D8"/>
    <w:rsid w:val="00DB1AB9"/>
    <w:rsid w:val="00DB6BAB"/>
    <w:rsid w:val="00DB739A"/>
    <w:rsid w:val="00DB7CC2"/>
    <w:rsid w:val="00DC7C8F"/>
    <w:rsid w:val="00DD7199"/>
    <w:rsid w:val="00DF237B"/>
    <w:rsid w:val="00DF258A"/>
    <w:rsid w:val="00DF6965"/>
    <w:rsid w:val="00E12857"/>
    <w:rsid w:val="00E27264"/>
    <w:rsid w:val="00E70CFA"/>
    <w:rsid w:val="00E77C59"/>
    <w:rsid w:val="00E808A8"/>
    <w:rsid w:val="00E87521"/>
    <w:rsid w:val="00E91CF8"/>
    <w:rsid w:val="00EC39FC"/>
    <w:rsid w:val="00ED53FA"/>
    <w:rsid w:val="00EE0B18"/>
    <w:rsid w:val="00EF089B"/>
    <w:rsid w:val="00F02026"/>
    <w:rsid w:val="00F11E60"/>
    <w:rsid w:val="00F14F48"/>
    <w:rsid w:val="00F167C3"/>
    <w:rsid w:val="00F27BAA"/>
    <w:rsid w:val="00F41DFA"/>
    <w:rsid w:val="00F42844"/>
    <w:rsid w:val="00F43223"/>
    <w:rsid w:val="00F53BB1"/>
    <w:rsid w:val="00F6661C"/>
    <w:rsid w:val="00F67D52"/>
    <w:rsid w:val="00F8153A"/>
    <w:rsid w:val="00F9680B"/>
    <w:rsid w:val="00F96A50"/>
    <w:rsid w:val="00F96B77"/>
    <w:rsid w:val="00FA1889"/>
    <w:rsid w:val="00FA6085"/>
    <w:rsid w:val="00FB27F1"/>
    <w:rsid w:val="00FD5E32"/>
    <w:rsid w:val="00FE6224"/>
    <w:rsid w:val="00FF65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sz="0" w:space="0" w:color="auto"/>
      <w:shd w:val="clear" w:color="auto" w:fill="auto"/>
    </w:rPr>
  </w:style>
  <w:style w:type="character" w:customStyle="1" w:styleId="eSPISCCParagraphDefaultFont">
    <w:name w:val="eSPIS_CC_Paragraph Default Font"/>
    <w:basedOn w:val="Zadanifontodlomka"/>
    <w:rsid w:val="00763EBE"/>
    <w:rPr>
      <w:rFonts w:ascii="Times New Roman" w:hAnsi="Times New Roman" w:cs="Times New Roman"/>
      <w:bCs/>
      <w:sz w:val="24"/>
      <w:bdr w:val="none" w:sz="0" w:space="0" w:color="auto"/>
      <w:shd w:val="clear" w:color="auto" w:fill="auto"/>
      <w:lang w:val="hr-HR"/>
    </w:rPr>
  </w:style>
  <w:style w:type="character" w:customStyle="1" w:styleId="PozadinaSvijetloZuta">
    <w:name w:val="Pozadina_SvijetloZuta"/>
    <w:basedOn w:val="Zadanifontodlomka"/>
    <w:rsid w:val="00763EBE"/>
    <w:rPr>
      <w:bCs/>
      <w:bdr w:val="none" w:sz="0" w:space="0" w:color="auto"/>
      <w:shd w:val="clear" w:color="auto" w:fill="FFFFCC"/>
      <w:lang w:val="hr-HR"/>
    </w:rPr>
  </w:style>
  <w:style w:type="character" w:customStyle="1" w:styleId="PozadinaSvijetloCrvena">
    <w:name w:val="Pozadina_SvijetloCrvena"/>
    <w:basedOn w:val="eSPISCCParagraphDefaultFont"/>
    <w:rsid w:val="00763EBE"/>
    <w:rPr>
      <w:rFonts w:ascii="Times New Roman" w:hAnsi="Times New Roman" w:cs="Times New Roman"/>
      <w:bCs w:val="0"/>
      <w:sz w:val="24"/>
      <w:bdr w:val="none" w:sz="0" w:space="0" w:color="auto"/>
      <w:shd w:val="clear" w:color="auto" w:fill="FFCCCC"/>
      <w:lang w:val="hr-HR"/>
    </w:rPr>
  </w:style>
  <w:style w:type="character" w:customStyle="1" w:styleId="PozadinaSvijetloZelena">
    <w:name w:val="Pozadina_SvijetloZelena"/>
    <w:basedOn w:val="eSPISCCParagraphDefaultFont"/>
    <w:rsid w:val="00763EBE"/>
    <w:rPr>
      <w:rFonts w:ascii="Times New Roman" w:hAnsi="Times New Roman" w:cs="Times New Roman"/>
      <w:bCs w:val="0"/>
      <w:sz w:val="24"/>
      <w:bdr w:val="none" w:sz="0" w:space="0" w:color="auto"/>
      <w:shd w:val="clear" w:color="auto" w:fill="CCFFCC"/>
      <w:lang w:val="hr-HR"/>
    </w:rPr>
  </w:style>
  <w:style w:type="table" w:styleId="Reetkatablice">
    <w:name w:val="Table Grid"/>
    <w:basedOn w:val="Obinatablica"/>
    <w:rsid w:val="008404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8404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DB7"/>
    <w:rPr>
      <w:sz w:val="24"/>
      <w:szCs w:val="24"/>
    </w:rPr>
  </w:style>
  <w:style w:type="paragraph" w:styleId="Naslov1">
    <w:name w:val="heading 1"/>
    <w:basedOn w:val="Normal"/>
    <w:next w:val="Normal"/>
    <w:qFormat/>
    <w:pPr>
      <w:keepNext/>
      <w:outlineLvl w:val="0"/>
    </w:pPr>
    <w:rPr>
      <w:rFonts w:ascii="Courier New" w:hAnsi="Courier New" w:cs="Courier New"/>
      <w:b/>
      <w:bCs/>
    </w:rPr>
  </w:style>
  <w:style w:type="paragraph" w:styleId="Naslov2">
    <w:name w:val="heading 2"/>
    <w:basedOn w:val="Normal"/>
    <w:next w:val="Normal"/>
    <w:qFormat/>
    <w:pPr>
      <w:keepNext/>
      <w:jc w:val="center"/>
      <w:outlineLvl w:val="1"/>
    </w:pPr>
    <w:rPr>
      <w:rFonts w:ascii="Courier New" w:hAnsi="Courier New" w:cs="Courier New"/>
      <w:b/>
      <w:bCs/>
    </w:rPr>
  </w:style>
  <w:style w:type="paragraph" w:styleId="Naslov3">
    <w:name w:val="heading 3"/>
    <w:basedOn w:val="Normal"/>
    <w:next w:val="Normal"/>
    <w:qFormat/>
    <w:pPr>
      <w:keepNext/>
      <w:ind w:left="4956" w:firstLine="708"/>
      <w:outlineLvl w:val="2"/>
    </w:pPr>
    <w:rPr>
      <w:rFonts w:ascii="Courier New" w:hAnsi="Courier New" w:cs="Courier New"/>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520E9F"/>
    <w:rPr>
      <w:rFonts w:ascii="Tahoma" w:hAnsi="Tahoma" w:cs="Tahoma"/>
      <w:sz w:val="16"/>
      <w:szCs w:val="16"/>
    </w:rPr>
  </w:style>
  <w:style w:type="paragraph" w:styleId="Zaglavlje">
    <w:name w:val="header"/>
    <w:basedOn w:val="Normal"/>
    <w:rsid w:val="00073EF6"/>
    <w:pPr>
      <w:tabs>
        <w:tab w:val="center" w:pos="4536"/>
        <w:tab w:val="right" w:pos="9072"/>
      </w:tabs>
    </w:pPr>
  </w:style>
  <w:style w:type="character" w:styleId="Brojstranice">
    <w:name w:val="page number"/>
    <w:basedOn w:val="Zadanifontodlomka"/>
    <w:rsid w:val="00073EF6"/>
  </w:style>
  <w:style w:type="paragraph" w:styleId="Podnoje">
    <w:name w:val="footer"/>
    <w:basedOn w:val="Normal"/>
    <w:rsid w:val="00073EF6"/>
    <w:pPr>
      <w:tabs>
        <w:tab w:val="center" w:pos="4536"/>
        <w:tab w:val="right" w:pos="9072"/>
      </w:tabs>
    </w:pPr>
  </w:style>
  <w:style w:type="character" w:styleId="Hiperveza">
    <w:name w:val="Hyperlink"/>
    <w:basedOn w:val="Zadanifontodlomka"/>
    <w:rsid w:val="00F14F48"/>
    <w:rPr>
      <w:color w:val="000000"/>
      <w:u w:val="single"/>
    </w:rPr>
  </w:style>
  <w:style w:type="character" w:styleId="SlijeenaHiperveza">
    <w:name w:val="FollowedHyperlink"/>
    <w:basedOn w:val="Zadanifontodlomka"/>
    <w:rsid w:val="00F14F48"/>
    <w:rPr>
      <w:color w:val="800080"/>
      <w:u w:val="single"/>
    </w:rPr>
  </w:style>
  <w:style w:type="character" w:styleId="Tekstrezerviranogmjesta">
    <w:name w:val="Placeholder Text"/>
    <w:basedOn w:val="Zadanifontodlomka"/>
    <w:uiPriority w:val="99"/>
    <w:semiHidden/>
    <w:rsid w:val="00763EBE"/>
    <w:rPr>
      <w:color w:val="808080"/>
      <w:bdr w:val="none" w:sz="0" w:space="0" w:color="auto"/>
      <w:shd w:val="clear" w:color="auto" w:fill="auto"/>
    </w:rPr>
  </w:style>
  <w:style w:type="character" w:customStyle="1" w:styleId="eSPISCCParagraphDefaultFont">
    <w:name w:val="eSPIS_CC_Paragraph Default Font"/>
    <w:basedOn w:val="Zadanifontodlomka"/>
    <w:rsid w:val="00763EBE"/>
    <w:rPr>
      <w:rFonts w:ascii="Times New Roman" w:hAnsi="Times New Roman" w:cs="Times New Roman"/>
      <w:bCs/>
      <w:sz w:val="24"/>
      <w:bdr w:val="none" w:sz="0" w:space="0" w:color="auto"/>
      <w:shd w:val="clear" w:color="auto" w:fill="auto"/>
      <w:lang w:val="hr-HR"/>
    </w:rPr>
  </w:style>
  <w:style w:type="character" w:customStyle="1" w:styleId="PozadinaSvijetloZuta">
    <w:name w:val="Pozadina_SvijetloZuta"/>
    <w:basedOn w:val="Zadanifontodlomka"/>
    <w:rsid w:val="00763EBE"/>
    <w:rPr>
      <w:bCs/>
      <w:bdr w:val="none" w:sz="0" w:space="0" w:color="auto"/>
      <w:shd w:val="clear" w:color="auto" w:fill="FFFFCC"/>
      <w:lang w:val="hr-HR"/>
    </w:rPr>
  </w:style>
  <w:style w:type="character" w:customStyle="1" w:styleId="PozadinaSvijetloCrvena">
    <w:name w:val="Pozadina_SvijetloCrvena"/>
    <w:basedOn w:val="eSPISCCParagraphDefaultFont"/>
    <w:rsid w:val="00763EBE"/>
    <w:rPr>
      <w:rFonts w:ascii="Times New Roman" w:hAnsi="Times New Roman" w:cs="Times New Roman"/>
      <w:bCs w:val="0"/>
      <w:sz w:val="24"/>
      <w:bdr w:val="none" w:sz="0" w:space="0" w:color="auto"/>
      <w:shd w:val="clear" w:color="auto" w:fill="FFCCCC"/>
      <w:lang w:val="hr-HR"/>
    </w:rPr>
  </w:style>
  <w:style w:type="character" w:customStyle="1" w:styleId="PozadinaSvijetloZelena">
    <w:name w:val="Pozadina_SvijetloZelena"/>
    <w:basedOn w:val="eSPISCCParagraphDefaultFont"/>
    <w:rsid w:val="00763EBE"/>
    <w:rPr>
      <w:rFonts w:ascii="Times New Roman" w:hAnsi="Times New Roman" w:cs="Times New Roman"/>
      <w:bCs w:val="0"/>
      <w:sz w:val="24"/>
      <w:bdr w:val="none" w:sz="0" w:space="0" w:color="auto"/>
      <w:shd w:val="clear" w:color="auto" w:fill="CCFFCC"/>
      <w:lang w:val="hr-HR"/>
    </w:rPr>
  </w:style>
  <w:style w:type="table" w:styleId="Reetkatablice">
    <w:name w:val="Table Grid"/>
    <w:basedOn w:val="Obinatablica"/>
    <w:rsid w:val="008404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8404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18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St-641/2015</izvorni_sadrzaj>
    <derivirana_varijabla naziv="DomainObject.Predmet.OznakaBroj_1">St-641/2015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DS CENTAR PROJEKT d.o.o.</izvorni_sadrzaj>
    <derivirana_varijabla naziv="DomainObject.Predmet.ProtustrankaFormated_1">  DS CENTAR PROJEKT d.o.o.</derivirana_varijabla>
  </DomainObject.Predmet.ProtustrankaFormated>
  <DomainObject.Predmet.ProtustrankaFormatedOIB>
    <izvorni_sadrzaj>  DS CENTAR PROJEKT d.o.o., OIB 14943921712</izvorni_sadrzaj>
    <derivirana_varijabla naziv="DomainObject.Predmet.ProtustrankaFormatedOIB_1">  DS CENTAR PROJEKT d.o.o., OIB 14943921712</derivirana_varijabla>
  </DomainObject.Predmet.ProtustrankaFormatedOIB>
  <DomainObject.Predmet.ProtustrankaFormatedWithAdress>
    <izvorni_sadrzaj> DS CENTAR PROJEKT d.o.o., Varaždinska 48/a, 10360 Sesvete</izvorni_sadrzaj>
    <derivirana_varijabla naziv="DomainObject.Predmet.ProtustrankaFormatedWithAdress_1"> DS CENTAR PROJEKT d.o.o., Varaždinska 48/a, 10360 Sesvete</derivirana_varijabla>
  </DomainObject.Predmet.ProtustrankaFormatedWithAdress>
  <DomainObject.Predmet.ProtustrankaFormatedWithAdressOIB>
    <izvorni_sadrzaj> DS CENTAR PROJEKT d.o.o., OIB 14943921712, Varaždinska 48/a, 10360 Sesvete</izvorni_sadrzaj>
    <derivirana_varijabla naziv="DomainObject.Predmet.ProtustrankaFormatedWithAdressOIB_1"> DS CENTAR PROJEKT d.o.o., OIB 14943921712, Varaždinska 48/a, 10360 Sesvete</derivirana_varijabla>
  </DomainObject.Predmet.ProtustrankaFormatedWithAdressOIB>
  <DomainObject.Predmet.ProtustrankaWithAdress>
    <izvorni_sadrzaj>DS CENTAR PROJEKT d.o.o. Varaždinska 48/a, 10360 Sesvete</izvorni_sadrzaj>
    <derivirana_varijabla naziv="DomainObject.Predmet.ProtustrankaWithAdress_1">DS CENTAR PROJEKT d.o.o. Varaždinska 48/a, 10360 Sesvete</derivirana_varijabla>
  </DomainObject.Predmet.ProtustrankaWithAdress>
  <DomainObject.Predmet.ProtustrankaWithAdressOIB>
    <izvorni_sadrzaj>DS CENTAR PROJEKT d.o.o., OIB 14943921712, Varaždinska 48/a, 10360 Sesvete</izvorni_sadrzaj>
    <derivirana_varijabla naziv="DomainObject.Predmet.ProtustrankaWithAdressOIB_1">DS CENTAR PROJEKT d.o.o., OIB 14943921712, Varaždinska 48/a, 10360 Sesvete</derivirana_varijabla>
  </DomainObject.Predmet.ProtustrankaWithAdressOIB>
  <DomainObject.Predmet.ProtustrankaNazivFormated>
    <izvorni_sadrzaj>DS CENTAR PROJEKT d.o.o.</izvorni_sadrzaj>
    <derivirana_varijabla naziv="DomainObject.Predmet.ProtustrankaNazivFormated_1">DS CENTAR PROJEKT d.o.o.</derivirana_varijabla>
  </DomainObject.Predmet.ProtustrankaNazivFormated>
  <DomainObject.Predmet.ProtustrankaNazivFormatedOIB>
    <izvorni_sadrzaj>DS CENTAR PROJEKT d.o.o., OIB 14943921712</izvorni_sadrzaj>
    <derivirana_varijabla naziv="DomainObject.Predmet.ProtustrankaNazivFormatedOIB_1">DS CENTAR PROJEKT d.o.o., OIB 14943921712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d.d. zastupanog po punomoćniku OD BUTERIN &amp; POSAVEC</izvorni_sadrzaj>
    <derivirana_varijabla naziv="DomainObject.Predmet.StrankaFormated_1">  ERSTE&amp;STEIERMÄRKISCHE BANKA d.d. zastupanog po punomoćniku OD BUTERIN &amp; POSAVEC</derivirana_varijabla>
  </DomainObject.Predmet.StrankaFormated>
  <DomainObject.Predmet.StrankaFormatedOIB>
    <izvorni_sadrzaj>  ERSTE&amp;STEIERMÄRKISCHE BANKA d.d., OIB 23057039320 zastupanog po punomoćniku OD BUTERIN &amp; POSAVEC</izvorni_sadrzaj>
    <derivirana_varijabla naziv="DomainObject.Predmet.StrankaFormatedOIB_1">  ERSTE&amp;STEIERMÄRKISCHE BANKA d.d., OIB 23057039320 zastupanog po punomoćniku OD BUTERIN &amp; POSAVEC</derivirana_varijabla>
  </DomainObject.Predmet.StrankaFormatedOIB>
  <DomainObject.Predmet.StrankaFormatedWithAdress>
    <izvorni_sadrzaj> ERSTE&amp;STEIERMÄRKISCHE BANKA d.d., Jadranski Trg 3/a, 51000 Rijeka zastupanog po punomoćniku OD BUTERIN &amp; POSAVEC</izvorni_sadrzaj>
    <derivirana_varijabla naziv="DomainObject.Predmet.StrankaFormatedWithAdress_1"> ERSTE&amp;STEIERMÄRKISCHE BANKA d.d., Jadranski Trg 3/a, 51000 Rijeka zastupanog po punomoćniku OD BUTERIN &amp; POSAVEC</derivirana_varijabla>
  </DomainObject.Predmet.StrankaFormatedWithAdress>
  <DomainObject.Predmet.StrankaFormatedWithAdressOIB>
    <izvorni_sadrzaj> ERSTE&amp;STEIERMÄRKISCHE BANKA d.d., OIB 23057039320, Jadranski Trg 3/a, 51000 Rijeka zastupanog po punomoćniku OD BUTERIN &amp; POSAVEC</izvorni_sadrzaj>
    <derivirana_varijabla naziv="DomainObject.Predmet.StrankaFormatedWithAdressOIB_1"> ERSTE&amp;STEIERMÄRKISCHE BANKA d.d., OIB 23057039320, Jadranski Trg 3/a, 51000 Rijeka zastupanog po punomoćniku OD BUTERIN &amp; POSAVEC</derivirana_varijabla>
  </DomainObject.Predmet.StrankaFormatedWithAdressOIB>
  <DomainObject.Predmet.StrankaWithAdress>
    <izvorni_sadrzaj>ERSTE&amp;STEIERMÄRKISCHE BANKA d.d. Jadranski Trg 3/a,51000 Rijeka</izvorni_sadrzaj>
    <derivirana_varijabla naziv="DomainObject.Predmet.StrankaWithAdress_1">ERSTE&amp;STEIERMÄRKISCHE BANKA d.d. Jadranski Trg 3/a,51000 Rijeka</derivirana_varijabla>
  </DomainObject.Predmet.StrankaWithAdress>
  <DomainObject.Predmet.StrankaWithAdressOIB>
    <izvorni_sadrzaj>ERSTE&amp;STEIERMÄRKISCHE BANKA d.d., OIB 23057039320, Jadranski Trg 3/a,51000 Rijeka</izvorni_sadrzaj>
    <derivirana_varijabla naziv="DomainObject.Predmet.StrankaWithAdressOIB_1">ERSTE&amp;STEIERMÄRKISCHE BANKA d.d., OIB 23057039320, Jadranski Trg 3/a,51000 Rijeka</derivirana_varijabla>
  </DomainObject.Predmet.StrankaWithAdressOIB>
  <DomainObject.Predmet.StrankaNazivFormated>
    <izvorni_sadrzaj>ERSTE&amp;STEIERMÄRKISCHE BANKA d.d.</izvorni_sadrzaj>
    <derivirana_varijabla naziv="DomainObject.Predmet.StrankaNazivFormated_1">ERSTE&amp;STEIERMÄRKISCHE BANKA d.d.</derivirana_varijabla>
  </DomainObject.Predmet.StrankaNazivFormated>
  <DomainObject.Predmet.StrankaNazivFormatedOIB>
    <izvorni_sadrzaj>ERSTE&amp;STEIERMÄRKISCHE BANKA d.d., OIB 23057039320</izvorni_sadrzaj>
    <derivirana_varijabla naziv="DomainObject.Predmet.StrankaNazivFormatedOIB_1">ERSTE&amp;STEIERMÄRKISCHE BANKA d.d.,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ERSTE&amp;STEIERMÄRKISCHE BANKA d.d. zastupanog po punomoćniku OD BUTERIN &amp; POSAVEC</item>
    </izvorni_sadrzaj>
    <derivirana_varijabla naziv="DomainObject.Predmet.StrankaListFormated_1">
      <item>ERSTE&amp;STEIERMÄRKISCHE BANKA d.d. zastupanog po punomoćniku OD BUTERIN &amp; POSAVEC</item>
    </derivirana_varijabla>
  </DomainObject.Predmet.StrankaListFormated>
  <DomainObject.Predmet.StrankaListFormatedOIB>
    <izvorni_sadrzaj>
      <item>ERSTE&amp;STEIERMÄRKISCHE BANKA d.d., OIB 23057039320 zastupanog po punomoćniku OD BUTERIN &amp; POSAVEC</item>
    </izvorni_sadrzaj>
    <derivirana_varijabla naziv="DomainObject.Predmet.StrankaListFormatedOIB_1">
      <item>ERSTE&amp;STEIERMÄRKISCHE BANKA d.d., OIB 23057039320 zastupanog po punomoćniku OD BUTERIN &amp; POSAVEC</item>
    </derivirana_varijabla>
  </DomainObject.Predmet.StrankaListFormatedOIB>
  <DomainObject.Predmet.StrankaListFormatedWithAdress>
    <izvorni_sadrzaj>
      <item>ERSTE&amp;STEIERMÄRKISCHE BANKA d.d., Jadranski Trg 3/a, 51000 Rijeka zastupanog po punomoćniku OD BUTERIN &amp; POSAVEC</item>
    </izvorni_sadrzaj>
    <derivirana_varijabla naziv="DomainObject.Predmet.StrankaListFormatedWithAdress_1">
      <item>ERSTE&amp;STEIERMÄRKISCHE BANKA d.d., Jadranski Trg 3/a, 51000 Rijeka zastupanog po punomoćniku OD BUTERIN &amp; POSAVEC</item>
    </derivirana_varijabla>
  </DomainObject.Predmet.StrankaListFormatedWithAdress>
  <DomainObject.Predmet.StrankaListFormatedWithAdressOIB>
    <izvorni_sadrzaj>
      <item>ERSTE&amp;STEIERMÄRKISCHE BANKA d.d., OIB 23057039320, Jadranski Trg 3/a, 51000 Rijeka zastupanog po punomoćniku OD BUTERIN &amp; POSAVEC</item>
    </izvorni_sadrzaj>
    <derivirana_varijabla naziv="DomainObject.Predmet.StrankaListFormatedWithAdressOIB_1">
      <item>ERSTE&amp;STEIERMÄRKISCHE BANKA d.d., OIB 23057039320, Jadranski Trg 3/a, 51000 Rijeka zastupanog po punomoćniku OD BUTERIN &amp; POSAVEC</item>
    </derivirana_varijabla>
  </DomainObject.Predmet.StrankaListFormatedWithAdressOIB>
  <DomainObject.Predmet.StrankaListNazivFormated>
    <izvorni_sadrzaj>
      <item>ERSTE&amp;STEIERMÄRKISCHE BANKA d.d.</item>
    </izvorni_sadrzaj>
    <derivirana_varijabla naziv="DomainObject.Predmet.StrankaListNazivFormated_1">
      <item>ERSTE&amp;STEIERMÄRKISCHE BANKA d.d.</item>
    </derivirana_varijabla>
  </DomainObject.Predmet.StrankaListNazivFormated>
  <DomainObject.Predmet.StrankaListNazivFormatedOIB>
    <izvorni_sadrzaj>
      <item>ERSTE&amp;STEIERMÄRKISCHE BANKA d.d., OIB 23057039320</item>
    </izvorni_sadrzaj>
    <derivirana_varijabla naziv="DomainObject.Predmet.StrankaListNazivFormatedOIB_1">
      <item>ERSTE&amp;STEIERMÄRKISCHE BANKA d.d., OIB 23057039320</item>
    </derivirana_varijabla>
  </DomainObject.Predmet.StrankaListNazivFormatedOIB>
  <DomainObject.Predmet.ProtuStrankaListFormated>
    <izvorni_sadrzaj>
      <item>DS CENTAR PROJEKT d.o.o.</item>
    </izvorni_sadrzaj>
    <derivirana_varijabla naziv="DomainObject.Predmet.ProtuStrankaListFormated_1">
      <item>DS CENTAR PROJEKT d.o.o.</item>
    </derivirana_varijabla>
  </DomainObject.Predmet.ProtuStrankaListFormated>
  <DomainObject.Predmet.ProtuStrankaListFormatedOIB>
    <izvorni_sadrzaj>
      <item>DS CENTAR PROJEKT d.o.o., OIB 14943921712</item>
    </izvorni_sadrzaj>
    <derivirana_varijabla naziv="DomainObject.Predmet.ProtuStrankaListFormatedOIB_1">
      <item>DS CENTAR PROJEKT d.o.o., OIB 14943921712</item>
    </derivirana_varijabla>
  </DomainObject.Predmet.ProtuStrankaListFormatedOIB>
  <DomainObject.Predmet.ProtuStrankaListFormatedWithAdress>
    <izvorni_sadrzaj>
      <item>DS CENTAR PROJEKT d.o.o., Varaždinska 48/a, 10360 Sesvete</item>
    </izvorni_sadrzaj>
    <derivirana_varijabla naziv="DomainObject.Predmet.ProtuStrankaListFormatedWithAdress_1">
      <item>DS CENTAR PROJEKT d.o.o., Varaždinska 48/a, 10360 Sesvete</item>
    </derivirana_varijabla>
  </DomainObject.Predmet.ProtuStrankaListFormatedWithAdress>
  <DomainObject.Predmet.ProtuStrankaListFormatedWithAdressOIB>
    <izvorni_sadrzaj>
      <item>DS CENTAR PROJEKT d.o.o., OIB 14943921712, Varaždinska 48/a, 10360 Sesvete</item>
    </izvorni_sadrzaj>
    <derivirana_varijabla naziv="DomainObject.Predmet.ProtuStrankaListFormatedWithAdressOIB_1">
      <item>DS CENTAR PROJEKT d.o.o., OIB 14943921712, Varaždinska 48/a, 10360 Sesvete</item>
    </derivirana_varijabla>
  </DomainObject.Predmet.ProtuStrankaListFormatedWithAdressOIB>
  <DomainObject.Predmet.ProtuStrankaListNazivFormated>
    <izvorni_sadrzaj>
      <item>DS CENTAR PROJEKT d.o.o.</item>
    </izvorni_sadrzaj>
    <derivirana_varijabla naziv="DomainObject.Predmet.ProtuStrankaListNazivFormated_1">
      <item>DS CENTAR PROJEKT d.o.o.</item>
    </derivirana_varijabla>
  </DomainObject.Predmet.ProtuStrankaListNazivFormated>
  <DomainObject.Predmet.ProtuStrankaListNazivFormatedOIB>
    <izvorni_sadrzaj>
      <item>DS CENTAR PROJEKT d.o.o., OIB 14943921712</item>
    </izvorni_sadrzaj>
    <derivirana_varijabla naziv="DomainObject.Predmet.ProtuStrankaListNazivFormatedOIB_1">
      <item>DS CENTAR PROJEKT d.o.o., OIB 14943921712</item>
    </derivirana_varijabla>
  </DomainObject.Predmet.ProtuStrankaListNazivFormatedOIB>
  <DomainObject.Predmet.OstaliListFormated>
    <izvorni_sadrzaj>
      <item>OD BUTERIN &amp; POSAVEC punomoćnik sudionika u postupku ERSTE&amp;STEIERMÄRKISCHE BANKA d.d.</item>
      <item>Jozo Tolić</item>
      <item>Slavko Krajinović</item>
    </izvorni_sadrzaj>
    <derivirana_varijabla naziv="DomainObject.Predmet.OstaliListFormated_1">
      <item>OD BUTERIN &amp; POSAVEC punomoćnik sudionika u postupku ERSTE&amp;STEIERMÄRKISCHE BANKA d.d.</item>
      <item>Jozo Tolić</item>
      <item>Slavko Krajinović</item>
    </derivirana_varijabla>
  </DomainObject.Predmet.OstaliListFormated>
  <DomainObject.Predmet.OstaliListFormatedOIB>
    <izvorni_sadrzaj>
      <item>OD BUTERIN &amp; POSAVEC punomoćnik sudionika u postupku ERSTE&amp;STEIERMÄRKISCHE BANKA d.d.</item>
      <item>Jozo Tolić, OIB 11172737648</item>
      <item>Slavko Krajinović, OIB 02644896521</item>
    </izvorni_sadrzaj>
    <derivirana_varijabla naziv="DomainObject.Predmet.OstaliListFormatedOIB_1">
      <item>OD BUTERIN &amp; POSAVEC punomoćnik sudionika u postupku ERSTE&amp;STEIERMÄRKISCHE BANKA d.d.</item>
      <item>Jozo Tolić, OIB 11172737648</item>
      <item>Slavko Krajinović, OIB 02644896521</item>
    </derivirana_varijabla>
  </DomainObject.Predmet.OstaliListFormatedOIB>
  <DomainObject.Predmet.OstaliListFormatedWithAdress>
    <izvorni_sadrzaj>
      <item>OD BUTERIN &amp; POSAVEC, Draškovićeva 82, 10000 Zagreb punomoćnik sudionika u postupku ERSTE&amp;STEIERMÄRKISCHE BANKA d.d.</item>
      <item>Jozo Tolić, Prve Poljanice 17, 10000 Zagreb</item>
      <item>Slavko Krajinović, Trakošćanska 23, 10360 Sesvete</item>
    </izvorni_sadrzaj>
    <derivirana_varijabla naziv="DomainObject.Predmet.OstaliListFormatedWithAdress_1">
      <item>OD BUTERIN &amp; POSAVEC, Draškovićeva 82, 10000 Zagreb punomoćnik sudionika u postupku ERSTE&amp;STEIERMÄRKISCHE BANKA d.d.</item>
      <item>Jozo Tolić, Prve Poljanice 17, 10000 Zagreb</item>
      <item>Slavko Krajinović, Trakošćanska 23, 10360 Sesvete</item>
    </derivirana_varijabla>
  </DomainObject.Predmet.OstaliListFormatedWithAdress>
  <DomainObject.Predmet.OstaliListFormatedWithAdressOIB>
    <izvorni_sadrzaj>
      <item>OD BUTERIN &amp; POSAVEC, Draškovićeva 82, 10000 Zagreb punomoćnik sudionika u postupku ERSTE&amp;STEIERMÄRKISCHE BANKA d.d.</item>
      <item>Jozo Tolić, OIB 11172737648, Prve Poljanice 17, 10000 Zagreb</item>
      <item>Slavko Krajinović, OIB 02644896521, Trakošćanska 23, 10360 Sesvete</item>
    </izvorni_sadrzaj>
    <derivirana_varijabla naziv="DomainObject.Predmet.OstaliListFormatedWithAdressOIB_1">
      <item>OD BUTERIN &amp; POSAVEC, Draškovićeva 82, 10000 Zagreb punomoćnik sudionika u postupku ERSTE&amp;STEIERMÄRKISCHE BANKA d.d.</item>
      <item>Jozo Tolić, OIB 11172737648, Prve Poljanice 17, 10000 Zagreb</item>
      <item>Slavko Krajinović, OIB 02644896521, Trakošćanska 23, 10360 Sesvete</item>
    </derivirana_varijabla>
  </DomainObject.Predmet.OstaliListFormatedWithAdressOIB>
  <DomainObject.Predmet.OstaliListNazivFormated>
    <izvorni_sadrzaj>
      <item>OD BUTERIN &amp; POSAVEC</item>
      <item>Jozo Tolić</item>
      <item>Slavko Krajinović</item>
    </izvorni_sadrzaj>
    <derivirana_varijabla naziv="DomainObject.Predmet.OstaliListNazivFormated_1">
      <item>OD BUTERIN &amp; POSAVEC</item>
      <item>Jozo Tolić</item>
      <item>Slavko Krajinović</item>
    </derivirana_varijabla>
  </DomainObject.Predmet.OstaliListNazivFormated>
  <DomainObject.Predmet.OstaliListNazivFormatedOIB>
    <izvorni_sadrzaj>
      <item>OD BUTERIN &amp; POSAVEC</item>
      <item>Jozo Tolić, OIB 11172737648</item>
      <item>Slavko Krajinović, OIB 02644896521</item>
    </izvorni_sadrzaj>
    <derivirana_varijabla naziv="DomainObject.Predmet.OstaliListNazivFormatedOIB_1">
      <item>OD BUTERIN &amp; POSAVEC</item>
      <item>Jozo Tolić, OIB 11172737648</item>
      <item>Slavko Krajinović, OIB 02644896521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ERSTE&amp;STEIERMÄRKISCHE BANKA d.d.</izvorni_sadrzaj>
    <derivirana_varijabla naziv="DomainObject.Predmet.StrankaIDrugi_1">ERSTE&amp;STEIERMÄRKISCHE BANKA d.d.</derivirana_varijabla>
  </DomainObject.Predmet.StrankaIDrugi>
  <DomainObject.Predmet.ProtustrankaIDrugi>
    <izvorni_sadrzaj>DS CENTAR PROJEKT d.o.o.</izvorni_sadrzaj>
    <derivirana_varijabla naziv="DomainObject.Predmet.ProtustrankaIDrugi_1">DS CENTAR PROJEKT d.o.o.</derivirana_varijabla>
  </DomainObject.Predmet.ProtustrankaIDrugi>
  <DomainObject.Predmet.StrankaIDrugiAdressOIB>
    <izvorni_sadrzaj>ERSTE&amp;STEIERMÄRKISCHE BANKA d.d., OIB 23057039320, Jadranski Trg 3/a, 51000 Rijeka</izvorni_sadrzaj>
    <derivirana_varijabla naziv="DomainObject.Predmet.StrankaIDrugiAdressOIB_1">ERSTE&amp;STEIERMÄRKISCHE BANKA d.d., OIB 23057039320, Jadranski Trg 3/a, 51000 Rijeka</derivirana_varijabla>
  </DomainObject.Predmet.StrankaIDrugiAdressOIB>
  <DomainObject.Predmet.ProtustrankaIDrugiAdressOIB>
    <izvorni_sadrzaj>DS CENTAR PROJEKT d.o.o., OIB 14943921712, Varaždinska 48/a, 10360 Sesvete</izvorni_sadrzaj>
    <derivirana_varijabla naziv="DomainObject.Predmet.ProtustrankaIDrugiAdressOIB_1">DS CENTAR PROJEKT d.o.o., OIB 14943921712,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ERSTE&amp;STEIERMÄRKISCHE BANKA d.d.</item>
      <item>DS CENTAR PROJEKT d.o.o.</item>
      <item>OD BUTERIN &amp; POSAVEC</item>
      <item>Jozo Tolić</item>
      <item>Slavko Krajinović</item>
    </izvorni_sadrzaj>
    <derivirana_varijabla naziv="DomainObject.Predmet.SudioniciListNaziv_1">
      <item>ERSTE&amp;STEIERMÄRKISCHE BANKA d.d.</item>
      <item>DS CENTAR PROJEKT d.o.o.</item>
      <item>OD BUTERIN &amp; POSAVEC</item>
      <item>Jozo Tolić</item>
      <item>Slavko Krajinović</item>
    </derivirana_varijabla>
  </DomainObject.Predmet.SudioniciListNaziv>
  <DomainObject.Predmet.SudioniciListAdressOIB>
    <izvorni_sadrzaj>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izvorni_sadrzaj>
    <derivirana_varijabla naziv="DomainObject.Predmet.SudioniciListAdressOIB_1">
      <item>ERSTE&amp;STEIERMÄRKISCHE BANKA d.d., OIB 23057039320, Jadranski Trg 3/a,51000 Rijeka</item>
      <item>DS CENTAR PROJEKT d.o.o., OIB 14943921712, Varaždinska 48/a,10360 Sesvete</item>
      <item>OD BUTERIN &amp; POSAVEC, Draškovićeva 82,10000 Zagreb</item>
      <item>Jozo Tolić, OIB 11172737648, Prve Poljanice 17,10000 Zagreb</item>
      <item>Slavko Krajinović, OIB 02644896521, Trakošćanska 23,10360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23057039320</item>
      <item>, OIB 14943921712</item>
      <item>, OIB null</item>
      <item>, OIB 11172737648</item>
      <item>, OIB 02644896521</item>
    </izvorni_sadrzaj>
    <derivirana_varijabla naziv="DomainObject.Predmet.SudioniciListNazivOIB_1">
      <item>, OIB 23057039320</item>
      <item>, OIB 14943921712</item>
      <item>, OIB null</item>
      <item>, OIB 11172737648</item>
      <item>, OIB 02644896521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6F51E9-6D6D-477B-9049-B85029D6A7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10</Pages>
  <Words>2958</Words>
  <Characters>17965</Characters>
  <Application>Microsoft Office Word</Application>
  <DocSecurity>4</DocSecurity>
  <Lines>149</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REPUBLIKA HRVATSKA</vt:lpstr>
      <vt:lpstr>REPUBLIKA HRVATSKA</vt:lpstr>
    </vt:vector>
  </TitlesOfParts>
  <Company>TRGOVAČKI SUD U ZAGREBU</Company>
  <LinksUpToDate>false</LinksUpToDate>
  <CharactersWithSpaces>20882</CharactersWithSpaces>
  <SharedDoc>false</SharedDoc>
  <HLinks>
    <vt:vector size="12" baseType="variant">
      <vt:variant>
        <vt:i4>3866675</vt:i4>
      </vt:variant>
      <vt:variant>
        <vt:i4>3</vt:i4>
      </vt:variant>
      <vt:variant>
        <vt:i4>0</vt:i4>
      </vt:variant>
      <vt:variant>
        <vt:i4>5</vt:i4>
      </vt:variant>
      <vt:variant>
        <vt:lpwstr>https://sudreg.pravosudje.hr/registar/f?p=150:28:0::NO:28:P28_SBT_MBS:080582409</vt:lpwstr>
      </vt:variant>
      <vt:variant>
        <vt:lpwstr/>
      </vt:variant>
      <vt:variant>
        <vt:i4>3866675</vt:i4>
      </vt:variant>
      <vt:variant>
        <vt:i4>0</vt:i4>
      </vt:variant>
      <vt:variant>
        <vt:i4>0</vt:i4>
      </vt:variant>
      <vt:variant>
        <vt:i4>5</vt:i4>
      </vt:variant>
      <vt:variant>
        <vt:lpwstr>https://sudreg.pravosudje.hr/registar/f?p=150:28:0::NO:28:P28_SBT_MBS:080582409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Nada Kraljić</dc:creator>
  <cp:lastModifiedBy>Vinka Mihalinčić</cp:lastModifiedBy>
  <cp:revision>2</cp:revision>
  <cp:lastPrinted>2015-10-07T06:55:00Z</cp:lastPrinted>
  <dcterms:created xsi:type="dcterms:W3CDTF">2016-02-24T07:36:00Z</dcterms:created>
  <dcterms:modified xsi:type="dcterms:W3CDTF">2016-02-24T07:36:00Z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3</vt:i4>
  </property>
</Properties>
</file>